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AE" w:rsidRPr="007321DB" w:rsidRDefault="007321DB" w:rsidP="00BA68A3">
      <w:pPr>
        <w:ind w:left="284" w:right="-5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Таблица 3.7 Параметры выбросов вредных веществ в атмосферу при строительных работах (для расчета рассеивания, </w:t>
      </w:r>
      <w:r w:rsidR="00FB319C" w:rsidRPr="00FB319C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год строительства)</w:t>
      </w:r>
    </w:p>
    <w:tbl>
      <w:tblPr>
        <w:tblW w:w="219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0"/>
        <w:gridCol w:w="1334"/>
        <w:gridCol w:w="1351"/>
        <w:gridCol w:w="616"/>
        <w:gridCol w:w="586"/>
        <w:gridCol w:w="1439"/>
        <w:gridCol w:w="687"/>
        <w:gridCol w:w="577"/>
        <w:gridCol w:w="522"/>
        <w:gridCol w:w="586"/>
        <w:gridCol w:w="507"/>
        <w:gridCol w:w="499"/>
        <w:gridCol w:w="524"/>
        <w:gridCol w:w="715"/>
        <w:gridCol w:w="661"/>
        <w:gridCol w:w="661"/>
        <w:gridCol w:w="661"/>
        <w:gridCol w:w="661"/>
        <w:gridCol w:w="600"/>
        <w:gridCol w:w="554"/>
        <w:gridCol w:w="567"/>
        <w:gridCol w:w="505"/>
        <w:gridCol w:w="454"/>
        <w:gridCol w:w="2306"/>
        <w:gridCol w:w="713"/>
        <w:gridCol w:w="709"/>
        <w:gridCol w:w="709"/>
        <w:gridCol w:w="850"/>
        <w:gridCol w:w="567"/>
      </w:tblGrid>
      <w:tr w:rsidR="007321DB" w:rsidRPr="00AD6E55" w:rsidTr="002B477E">
        <w:trPr>
          <w:trHeight w:val="2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 </w:t>
            </w: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Цех (номер и 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наиме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proofErr w:type="gramEnd"/>
          </w:p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нование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gramEnd"/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Участок (номер и наименование)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Источники выделения</w:t>
            </w:r>
          </w:p>
          <w:p w:rsidR="007321DB" w:rsidRPr="00C11A0B" w:rsidRDefault="007321DB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загрязняющих веществ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Наименование</w:t>
            </w:r>
          </w:p>
          <w:p w:rsidR="007321DB" w:rsidRPr="00C11A0B" w:rsidRDefault="007321DB" w:rsidP="00C11A0B">
            <w:pPr>
              <w:ind w:left="-113" w:right="-57" w:firstLine="14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Источника</w:t>
            </w:r>
          </w:p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выброса </w:t>
            </w:r>
          </w:p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загрязняющих</w:t>
            </w:r>
          </w:p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веществ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Колич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ство источников под одним номером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Номер источн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ка выброса</w:t>
            </w:r>
          </w:p>
        </w:tc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Номер режима (стадии) выброса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Высота источн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ка выброса (м)</w:t>
            </w:r>
          </w:p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Ди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метр устья трубы (м)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Параметры 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газовоздушной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смеси на выходе из источн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ка выброса</w:t>
            </w:r>
          </w:p>
        </w:tc>
        <w:tc>
          <w:tcPr>
            <w:tcW w:w="26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Координаты на карте схеме (м)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Ширина 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площа</w:t>
            </w: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д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  <w:proofErr w:type="gram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ного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источн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ка (м)</w:t>
            </w: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Наим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нование газ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очис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т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ных устан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вок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Коэ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ф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фициент обесп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ченности газ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очисткой</w:t>
            </w: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(%)</w:t>
            </w:r>
            <w:proofErr w:type="gramEnd"/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Средн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экспл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. /макс степень очистки</w:t>
            </w: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 (%)</w:t>
            </w:r>
            <w:proofErr w:type="gramEnd"/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Загрязняющее вещество</w:t>
            </w:r>
          </w:p>
        </w:tc>
        <w:tc>
          <w:tcPr>
            <w:tcW w:w="21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Выбросы загрязняющих веществ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Валовый выброс по источнику (т/год)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Прим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чание </w:t>
            </w:r>
          </w:p>
        </w:tc>
      </w:tr>
      <w:tr w:rsidR="007321DB" w:rsidRPr="00AD6E55" w:rsidTr="002B477E">
        <w:trPr>
          <w:trHeight w:val="2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номер и</w:t>
            </w:r>
          </w:p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наименование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колич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ство (</w:t>
            </w:r>
            <w:proofErr w:type="spellStart"/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шт</w:t>
            </w:r>
            <w:proofErr w:type="spellEnd"/>
            <w:proofErr w:type="gram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3" w:right="-17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часов работы в год/квартал</w:t>
            </w: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ск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рость (</w:t>
            </w: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м</w:t>
            </w:r>
            <w:proofErr w:type="gram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/с)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Объем на 1 трубу (м3/с)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Температ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у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ра (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гр</w:t>
            </w: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.С</w:t>
            </w:r>
            <w:proofErr w:type="spellEnd"/>
            <w:proofErr w:type="gram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X1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Y1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X2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Y2</w:t>
            </w: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1DB" w:rsidRPr="00C11A0B" w:rsidRDefault="007321DB" w:rsidP="00C11A0B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наименование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г</w:t>
            </w:r>
            <w:proofErr w:type="gram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/с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Мг/м3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т/год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321DB" w:rsidRPr="00AD6E55" w:rsidTr="002B477E">
        <w:trPr>
          <w:trHeight w:val="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21DB" w:rsidRPr="00C11A0B" w:rsidRDefault="007321DB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321DB" w:rsidRPr="00C11A0B" w:rsidRDefault="002B477E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321DB" w:rsidRPr="00C11A0B" w:rsidRDefault="002B477E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321DB" w:rsidRPr="00C11A0B" w:rsidRDefault="002B477E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321DB" w:rsidRPr="00C11A0B" w:rsidRDefault="002B477E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321DB" w:rsidRPr="00C11A0B" w:rsidRDefault="002B477E" w:rsidP="00C11A0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</w:t>
            </w: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Площадка:      1 ЭП-600 </w:t>
            </w:r>
          </w:p>
          <w:p w:rsidR="004F5C14" w:rsidRPr="00C11A0B" w:rsidRDefault="00A3704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="004F5C14"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Работа ДВС компрессора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right="-10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Компрессор ПКСД-5,25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13" w:right="-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8760/2190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2165A4">
            <w:pPr>
              <w:ind w:left="-25" w:right="-2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Дымовая труба ДВС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A3704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  <w:r w:rsidR="004F5C14" w:rsidRPr="00C11A0B">
              <w:rPr>
                <w:rFonts w:ascii="Arial" w:hAnsi="Arial" w:cs="Arial"/>
                <w:color w:val="000000"/>
                <w:sz w:val="12"/>
                <w:szCs w:val="12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2165A4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05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20,3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2165A4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723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0301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Азот (IV) оксид (Азота диоксид)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0.0801422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4,7232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4,7232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0304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Азот (II) оксид (Азота оксид)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0.0130231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0,699296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0,699296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0328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Углерод черный (Сажа)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autoSpaceDE w:val="0"/>
              <w:autoSpaceDN w:val="0"/>
              <w:adjustRightInd w:val="0"/>
              <w:ind w:left="30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4F5C1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0330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Сера диоксид (Ангидрид сернистый)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autoSpaceDE w:val="0"/>
              <w:autoSpaceDN w:val="0"/>
              <w:adjustRightInd w:val="0"/>
              <w:ind w:left="30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0.0122667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4F5C1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60352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60352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0337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Углерод оксид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0.0879111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4,7232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4,7232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0703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proofErr w:type="spellStart"/>
            <w:proofErr w:type="gramStart"/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Бенз</w:t>
            </w:r>
            <w:proofErr w:type="spellEnd"/>
            <w:proofErr w:type="gramEnd"/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/а/</w:t>
            </w: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пирен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(3,4-Бензпирен)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0.0000002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4F5C1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0,0000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0,0000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1325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Формальдегид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0.0020444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4F5C1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09114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09114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4F5C14" w:rsidRPr="00F47079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45" w:right="-57"/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2732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Керосин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0.0460000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2,46656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FA587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2,46656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5C14" w:rsidRPr="00C11A0B" w:rsidRDefault="004F5C14" w:rsidP="00C11A0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74" w:right="-108"/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</w:pPr>
          </w:p>
        </w:tc>
      </w:tr>
      <w:tr w:rsidR="003425E3" w:rsidRPr="00742D72" w:rsidTr="002B477E">
        <w:trPr>
          <w:trHeight w:val="20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-108" w:right="-98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Площадка:      1 ЭП-600</w:t>
            </w:r>
          </w:p>
          <w:p w:rsidR="003425E3" w:rsidRPr="00C11A0B" w:rsidRDefault="00A3704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="003425E3"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Работа малярных и штукатурных станций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Малярные и штукатурные станции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-113" w:right="-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3600/900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A3704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  <w:r w:rsidR="003425E3" w:rsidRPr="00C11A0B">
              <w:rPr>
                <w:rFonts w:ascii="Arial" w:hAnsi="Arial" w:cs="Arial"/>
                <w:color w:val="000000"/>
                <w:sz w:val="12"/>
                <w:szCs w:val="12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16206,5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6625,5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0616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11A0B">
              <w:rPr>
                <w:rFonts w:ascii="Arial" w:hAnsi="Arial" w:cs="Arial"/>
                <w:sz w:val="12"/>
                <w:szCs w:val="12"/>
              </w:rPr>
              <w:t>Диметилбензол</w:t>
            </w:r>
            <w:proofErr w:type="spellEnd"/>
            <w:r w:rsidRPr="00C11A0B">
              <w:rPr>
                <w:rFonts w:ascii="Arial" w:hAnsi="Arial" w:cs="Arial"/>
                <w:sz w:val="12"/>
                <w:szCs w:val="12"/>
              </w:rPr>
              <w:t xml:space="preserve"> (Ксилол) (смесь изомеров </w:t>
            </w:r>
            <w:proofErr w:type="gramStart"/>
            <w:r w:rsidRPr="00C11A0B">
              <w:rPr>
                <w:rFonts w:ascii="Arial" w:hAnsi="Arial" w:cs="Arial"/>
                <w:sz w:val="12"/>
                <w:szCs w:val="12"/>
              </w:rPr>
              <w:t>о-</w:t>
            </w:r>
            <w:proofErr w:type="gramEnd"/>
            <w:r w:rsidRPr="00C11A0B">
              <w:rPr>
                <w:rFonts w:ascii="Arial" w:hAnsi="Arial" w:cs="Arial"/>
                <w:sz w:val="12"/>
                <w:szCs w:val="12"/>
              </w:rPr>
              <w:t>, м-, п-)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911F67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1185179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911F67" w:rsidRDefault="003425E3" w:rsidP="00911F6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911F67" w:rsidRDefault="003425E3" w:rsidP="00911F67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7,855733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911F67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7,855733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0621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Метилбензол (Толуол)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0359787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1,767133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1,767133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0627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Этилбензол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0.0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148647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0,570806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0,570806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1042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Бутан-1-ол (Спирт н-бутиловый)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005625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0,16367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0,16367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1048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2-Метилпропан-1-ол (Изобутиловый спирт)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0011428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0,021942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0,021942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1061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Этанол (Спирт этиловый)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0.0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36</w:t>
            </w:r>
            <w:r w:rsidRPr="00911F67">
              <w:rPr>
                <w:rFonts w:ascii="Arial" w:eastAsiaTheme="minorEastAsia" w:hAnsi="Arial" w:cs="Arial"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0,917647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911F67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0,917647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1119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Этилцеллозольв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09</w:t>
            </w: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0,1728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0,1728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Бутилацетан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1200296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4,688867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4,688867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1401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Ацетон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4F5C1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1573904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6,123522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6,123522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1411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Циклогексанон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3425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326378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1,253292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1,253292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2464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Пирилен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3425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0.000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9694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3425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37226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0.0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37226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2704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Бензин (нефтяной малосернистый)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3425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0.0</w:t>
            </w:r>
            <w:r>
              <w:rPr>
                <w:rFonts w:ascii="Arial" w:hAnsi="Arial" w:cs="Arial"/>
                <w:sz w:val="12"/>
                <w:szCs w:val="12"/>
              </w:rPr>
              <w:t>003253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3425E3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006246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006246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2750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C11A0B">
              <w:rPr>
                <w:rFonts w:ascii="Arial" w:hAnsi="Arial" w:cs="Arial"/>
                <w:sz w:val="12"/>
                <w:szCs w:val="12"/>
              </w:rPr>
              <w:t xml:space="preserve">Сольвент </w:t>
            </w:r>
            <w:proofErr w:type="spellStart"/>
            <w:r w:rsidRPr="00C11A0B">
              <w:rPr>
                <w:rFonts w:ascii="Arial" w:hAnsi="Arial" w:cs="Arial"/>
                <w:sz w:val="12"/>
                <w:szCs w:val="12"/>
              </w:rPr>
              <w:t>нафта</w:t>
            </w:r>
            <w:proofErr w:type="spellEnd"/>
            <w:proofErr w:type="gram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0.0016767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0.032192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0.032192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2752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Уайт-спирит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0.0290745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0.587974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0.587974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25E3" w:rsidRPr="00742D72" w:rsidTr="00742195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2902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Взвешенные вещества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3425E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eastAsiaTheme="minorEastAsia" w:hAnsi="Arial" w:cs="Arial"/>
                <w:sz w:val="12"/>
                <w:szCs w:val="12"/>
              </w:rPr>
              <w:t>0.</w:t>
            </w:r>
            <w:r>
              <w:rPr>
                <w:rFonts w:ascii="Arial" w:eastAsiaTheme="minorEastAsia" w:hAnsi="Arial" w:cs="Arial"/>
                <w:sz w:val="12"/>
                <w:szCs w:val="12"/>
              </w:rPr>
              <w:t>1202267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74219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5.8412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425E3" w:rsidRPr="00742195" w:rsidRDefault="003425E3" w:rsidP="00FA5873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Theme="minorEastAsia" w:hAnsi="Arial" w:cs="Arial"/>
                <w:sz w:val="12"/>
                <w:szCs w:val="12"/>
              </w:rPr>
              <w:t>5.8412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5E3" w:rsidRPr="00C11A0B" w:rsidRDefault="003425E3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Tr="002B477E">
        <w:trPr>
          <w:trHeight w:val="20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-108" w:right="-98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Площадка:      1 ЭП-600 </w:t>
            </w:r>
          </w:p>
          <w:p w:rsidR="00D200AC" w:rsidRPr="00C11A0B" w:rsidRDefault="00A3704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="00D200AC"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Земляные работы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E8224D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Планировка террит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рии, рытье котлованов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-113" w:right="-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8760/2190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A3704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  <w:r w:rsidR="00D200AC" w:rsidRPr="00C11A0B">
              <w:rPr>
                <w:rFonts w:ascii="Arial" w:hAnsi="Arial" w:cs="Arial"/>
                <w:color w:val="000000"/>
                <w:sz w:val="12"/>
                <w:szCs w:val="12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16206,5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6625,5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0AC" w:rsidRPr="00C11A0B" w:rsidRDefault="00D200AC" w:rsidP="00C11A0B">
            <w:pPr>
              <w:ind w:left="-108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2908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0AC" w:rsidRPr="00C11A0B" w:rsidRDefault="00D200AC" w:rsidP="00C11A0B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Пыль неорганическая с содержанием SiO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  <w:vertAlign w:val="subscript"/>
              </w:rPr>
              <w:t>2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70-20%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D200AC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D200AC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FA5873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200AC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0AC" w:rsidRPr="00C11A0B" w:rsidRDefault="00D200AC" w:rsidP="00C11A0B">
            <w:pPr>
              <w:ind w:left="-108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2909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0AC" w:rsidRPr="00C11A0B" w:rsidRDefault="00D200AC" w:rsidP="00C11A0B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Пыль неорганическая с содержанием SiO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  <w:vertAlign w:val="subscript"/>
              </w:rPr>
              <w:t>2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ниже 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D200AC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D200AC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FA5873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ind w:left="-123" w:right="-10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-108" w:right="-98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Площадка:      1 ЭП-600</w:t>
            </w:r>
          </w:p>
          <w:p w:rsidR="00D200AC" w:rsidRPr="00C11A0B" w:rsidRDefault="00A37044" w:rsidP="00C11A0B">
            <w:pPr>
              <w:ind w:left="-108" w:right="-9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="00D200AC"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Сварочные работы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Сварочный агрегат ТС-500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-113" w:right="-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8760/2190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A37044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  <w:r w:rsidR="00D200AC" w:rsidRPr="00C11A0B">
              <w:rPr>
                <w:rFonts w:ascii="Arial" w:hAnsi="Arial" w:cs="Arial"/>
                <w:color w:val="000000"/>
                <w:sz w:val="12"/>
                <w:szCs w:val="12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16206,5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6625,5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0123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Железа оксид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1121769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2.003301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2.003301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0143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Марганец и его соединения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0.00</w:t>
            </w:r>
            <w:r>
              <w:rPr>
                <w:rFonts w:ascii="Arial" w:hAnsi="Arial" w:cs="Arial"/>
                <w:sz w:val="12"/>
                <w:szCs w:val="12"/>
              </w:rPr>
              <w:t>87966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132381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132381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0301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Азот (IV) оксид (Азота диоксид)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0.0</w:t>
            </w:r>
            <w:r>
              <w:rPr>
                <w:rFonts w:ascii="Arial" w:hAnsi="Arial" w:cs="Arial"/>
                <w:sz w:val="12"/>
                <w:szCs w:val="12"/>
              </w:rPr>
              <w:t>544744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1.265993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1.265993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Углерод оксид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2683367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4.340352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4.340352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0342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Фториды газообразные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0.0</w:t>
            </w:r>
            <w:r>
              <w:rPr>
                <w:rFonts w:ascii="Arial" w:hAnsi="Arial" w:cs="Arial"/>
                <w:sz w:val="12"/>
                <w:szCs w:val="12"/>
              </w:rPr>
              <w:t>187634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270193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270193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0344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Фториды плохо растворимые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0.0</w:t>
            </w:r>
            <w:r>
              <w:rPr>
                <w:rFonts w:ascii="Arial" w:hAnsi="Arial" w:cs="Arial"/>
                <w:sz w:val="12"/>
                <w:szCs w:val="12"/>
              </w:rPr>
              <w:t>080703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0.1</w:t>
            </w:r>
            <w:r>
              <w:rPr>
                <w:rFonts w:ascii="Arial" w:hAnsi="Arial" w:cs="Arial"/>
                <w:sz w:val="12"/>
                <w:szCs w:val="12"/>
              </w:rPr>
              <w:t>16212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0.1</w:t>
            </w:r>
            <w:r>
              <w:rPr>
                <w:rFonts w:ascii="Arial" w:hAnsi="Arial" w:cs="Arial"/>
                <w:sz w:val="12"/>
                <w:szCs w:val="12"/>
              </w:rPr>
              <w:t>16212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200AC" w:rsidRPr="005E3C90" w:rsidTr="002B477E">
        <w:trPr>
          <w:trHeight w:val="20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2908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Пыль неорганическая: 70-20% SiO2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0.00</w:t>
            </w:r>
            <w:r>
              <w:rPr>
                <w:rFonts w:ascii="Arial" w:hAnsi="Arial" w:cs="Arial"/>
                <w:sz w:val="12"/>
                <w:szCs w:val="12"/>
              </w:rPr>
              <w:t>80703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74219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D200AC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116212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742195" w:rsidRDefault="00D200AC" w:rsidP="00FA5873">
            <w:pPr>
              <w:widowControl w:val="0"/>
              <w:autoSpaceDE w:val="0"/>
              <w:autoSpaceDN w:val="0"/>
              <w:adjustRightInd w:val="0"/>
              <w:ind w:left="-57" w:right="-57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42195">
              <w:rPr>
                <w:rFonts w:ascii="Arial" w:hAnsi="Arial" w:cs="Arial"/>
                <w:sz w:val="12"/>
                <w:szCs w:val="12"/>
              </w:rPr>
              <w:t>0.</w:t>
            </w:r>
            <w:r>
              <w:rPr>
                <w:rFonts w:ascii="Arial" w:hAnsi="Arial" w:cs="Arial"/>
                <w:sz w:val="12"/>
                <w:szCs w:val="12"/>
              </w:rPr>
              <w:t>116212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200AC" w:rsidRPr="00C11A0B" w:rsidRDefault="00D200AC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7321DB">
            <w:pPr>
              <w:ind w:right="-109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Площадка:  1    ЭП-600 </w:t>
            </w:r>
          </w:p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742195">
            <w:pPr>
              <w:ind w:left="-107" w:right="-5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Работа спецтехники и автотранспорта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Работа спецтехники и автотранспорта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ind w:left="-113" w:right="-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8760/2190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линейный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16206,5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6625,5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0301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Азота диоксид (Азот (IV) оксид)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0.6429333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1.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150691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8224D" w:rsidRPr="00322736" w:rsidRDefault="00E8224D" w:rsidP="00FA587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1.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150691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0304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Азот (II) оксид (Азота оксид)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0.1044767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0.18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6987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E8224D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0.18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6987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0328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Углерод (Сажа)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0.0847222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0.14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7567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E8224D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0.14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7567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0330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Сера диоксид-Ангидрид сернистый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0.1710000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0.22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3066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E8224D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0.22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3066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0337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Углерод оксид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2.8455556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4.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305907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E8224D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4.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305907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2704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Бензин (нефтяной, малосернистый)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0.1577778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0.147339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A37044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0.147339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RPr="00760BC6" w:rsidTr="00FA5873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2732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C11A0B">
              <w:rPr>
                <w:rFonts w:ascii="Arial" w:hAnsi="Arial" w:cs="Arial"/>
                <w:sz w:val="12"/>
                <w:szCs w:val="12"/>
              </w:rPr>
              <w:t>Керосин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D200AC" w:rsidRDefault="00E8224D" w:rsidP="00D200AC">
            <w:pPr>
              <w:widowControl w:val="0"/>
              <w:autoSpaceDE w:val="0"/>
              <w:autoSpaceDN w:val="0"/>
              <w:adjustRightInd w:val="0"/>
              <w:ind w:left="-113" w:right="-113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  <w:r w:rsidRPr="00D200AC">
              <w:rPr>
                <w:rFonts w:ascii="Arial" w:eastAsiaTheme="minorEastAsia" w:hAnsi="Arial" w:cs="Arial"/>
                <w:sz w:val="12"/>
                <w:szCs w:val="12"/>
              </w:rPr>
              <w:t>0.2227778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0.47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9591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E8224D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Arial" w:eastAsiaTheme="minorEastAsia" w:hAnsi="Arial" w:cs="Arial"/>
                <w:sz w:val="12"/>
                <w:szCs w:val="12"/>
              </w:rPr>
            </w:pP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begin"/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instrText xml:space="preserve"> =SUM(ABOVE) </w:instrTex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separate"/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</w:rPr>
              <w:t>0.47</w:t>
            </w:r>
            <w:r w:rsidRPr="00322736">
              <w:rPr>
                <w:rFonts w:ascii="Arial" w:eastAsiaTheme="minorEastAsia" w:hAnsi="Arial" w:cs="Arial"/>
                <w:noProof/>
                <w:sz w:val="12"/>
                <w:szCs w:val="12"/>
                <w:lang w:val="en-US"/>
              </w:rPr>
              <w:t>9591</w:t>
            </w:r>
            <w:r w:rsidRPr="00322736">
              <w:rPr>
                <w:rFonts w:ascii="Arial" w:eastAsiaTheme="minorEastAsia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224D" w:rsidTr="002B477E">
        <w:trPr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-108" w:right="-98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Площадка:      1 ЭП-600</w:t>
            </w:r>
          </w:p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Заправка техники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Топливозаправщик АТ№-10-4320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2165A4">
            <w:pPr>
              <w:ind w:left="-6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</w:t>
            </w: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16206,5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6625,5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0333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Дигидросульфид</w:t>
            </w:r>
            <w:proofErr w:type="spellEnd"/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 xml:space="preserve"> (Сероводород)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22736">
              <w:rPr>
                <w:rFonts w:ascii="Arial" w:hAnsi="Arial" w:cs="Arial"/>
                <w:color w:val="000000"/>
                <w:sz w:val="12"/>
                <w:szCs w:val="12"/>
              </w:rPr>
              <w:t>0,00000</w:t>
            </w:r>
            <w:r w:rsidRPr="0032273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FA5873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22736">
              <w:rPr>
                <w:rFonts w:ascii="Arial" w:hAnsi="Arial" w:cs="Arial"/>
                <w:color w:val="000000"/>
                <w:sz w:val="12"/>
                <w:szCs w:val="12"/>
              </w:rPr>
              <w:t>0,00000</w:t>
            </w:r>
            <w:r w:rsidRPr="0032273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8224D" w:rsidTr="002B477E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2165A4">
            <w:pPr>
              <w:ind w:left="-6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24D" w:rsidRPr="00C11A0B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Амилены С12-С19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0,090668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6F5B1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22736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  <w:r w:rsidRPr="0032273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322736" w:rsidRDefault="00E8224D" w:rsidP="00FA5873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22736"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  <w:r w:rsidRPr="00322736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2443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24D" w:rsidRPr="00C11A0B" w:rsidRDefault="00E8224D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37B58" w:rsidTr="002B477E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A37044">
            <w:pPr>
              <w:ind w:left="-108" w:right="-98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Площадка:      1 ЭП-600</w:t>
            </w:r>
          </w:p>
          <w:p w:rsidR="00037B58" w:rsidRPr="00C11A0B" w:rsidRDefault="00037B58" w:rsidP="00A37044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2</w:t>
            </w:r>
            <w:r w:rsidRPr="00C11A0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год СМР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Изоляционные работы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Подогрев битума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2165A4">
            <w:pPr>
              <w:ind w:left="-6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5207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15403.5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6832,5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16206,5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6625,5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C11A0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58" w:rsidRPr="00C11A0B" w:rsidRDefault="00037B58" w:rsidP="00FA5873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C11A0B">
              <w:rPr>
                <w:rFonts w:ascii="Arial" w:hAnsi="Arial" w:cs="Arial"/>
                <w:color w:val="000000"/>
                <w:sz w:val="12"/>
                <w:szCs w:val="12"/>
              </w:rPr>
              <w:t>Амилены С12-С19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58" w:rsidRDefault="00037B58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58" w:rsidRPr="00322736" w:rsidRDefault="00037B58" w:rsidP="00D661FA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58" w:rsidRPr="00322736" w:rsidRDefault="00037B58" w:rsidP="00A37044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2736">
              <w:rPr>
                <w:rFonts w:ascii="Arial" w:hAnsi="Arial" w:cs="Arial"/>
                <w:color w:val="000000"/>
                <w:sz w:val="12"/>
                <w:szCs w:val="12"/>
              </w:rPr>
              <w:t>0,016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58" w:rsidRPr="00322736" w:rsidRDefault="00037B58" w:rsidP="00FA5873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22736">
              <w:rPr>
                <w:rFonts w:ascii="Arial" w:hAnsi="Arial" w:cs="Arial"/>
                <w:color w:val="000000"/>
                <w:sz w:val="12"/>
                <w:szCs w:val="12"/>
              </w:rPr>
              <w:t>0,016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58" w:rsidRPr="00C11A0B" w:rsidRDefault="00037B58" w:rsidP="00C11A0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:rsidR="007321DB" w:rsidRPr="008E0C56" w:rsidRDefault="007321DB" w:rsidP="007321DB">
      <w:pPr>
        <w:ind w:left="284" w:right="-57"/>
        <w:rPr>
          <w:rFonts w:ascii="Arial" w:hAnsi="Arial" w:cs="Arial"/>
          <w:sz w:val="16"/>
          <w:szCs w:val="16"/>
        </w:rPr>
      </w:pPr>
      <w:r w:rsidRPr="00BA68A3">
        <w:rPr>
          <w:rFonts w:ascii="Arial" w:hAnsi="Arial" w:cs="Arial"/>
          <w:sz w:val="16"/>
          <w:szCs w:val="16"/>
        </w:rPr>
        <w:t>⃰ Примечание: - параметры выбросов идентичны для используемой техники и оборудования на весь срок строительства</w:t>
      </w:r>
      <w:r>
        <w:rPr>
          <w:rFonts w:ascii="Arial" w:hAnsi="Arial" w:cs="Arial"/>
          <w:sz w:val="16"/>
          <w:szCs w:val="16"/>
        </w:rPr>
        <w:t xml:space="preserve">, кроме </w:t>
      </w:r>
      <w:proofErr w:type="gramStart"/>
      <w:r>
        <w:rPr>
          <w:rFonts w:ascii="Arial" w:hAnsi="Arial" w:cs="Arial"/>
          <w:sz w:val="16"/>
          <w:szCs w:val="16"/>
        </w:rPr>
        <w:t>г</w:t>
      </w:r>
      <w:proofErr w:type="gramEnd"/>
      <w:r>
        <w:rPr>
          <w:rFonts w:ascii="Arial" w:hAnsi="Arial" w:cs="Arial"/>
          <w:sz w:val="16"/>
          <w:szCs w:val="16"/>
        </w:rPr>
        <w:t>/с и т/год</w:t>
      </w:r>
    </w:p>
    <w:p w:rsidR="007321DB" w:rsidRPr="007321DB" w:rsidRDefault="007321DB" w:rsidP="007321DB">
      <w:pPr>
        <w:ind w:left="284" w:right="-57"/>
        <w:rPr>
          <w:rFonts w:ascii="Arial" w:hAnsi="Arial" w:cs="Arial"/>
          <w:sz w:val="16"/>
          <w:szCs w:val="16"/>
        </w:rPr>
      </w:pPr>
    </w:p>
    <w:p w:rsidR="007321DB" w:rsidRPr="007321DB" w:rsidRDefault="007321DB" w:rsidP="00BA68A3">
      <w:pPr>
        <w:ind w:left="284" w:right="-57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7321DB" w:rsidRPr="007321DB" w:rsidSect="00604A8C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851" w:right="454" w:bottom="1701" w:left="1191" w:header="278" w:footer="227" w:gutter="0"/>
      <w:pgNumType w:start="1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F09" w:rsidRDefault="006C5F09">
      <w:r>
        <w:separator/>
      </w:r>
    </w:p>
  </w:endnote>
  <w:endnote w:type="continuationSeparator" w:id="0">
    <w:p w:rsidR="006C5F09" w:rsidRDefault="006C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85" w:type="dxa"/>
      <w:tblInd w:w="1168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0"/>
      <w:gridCol w:w="574"/>
      <w:gridCol w:w="574"/>
      <w:gridCol w:w="574"/>
      <w:gridCol w:w="840"/>
      <w:gridCol w:w="574"/>
      <w:gridCol w:w="4409"/>
      <w:gridCol w:w="1820"/>
      <w:gridCol w:w="560"/>
    </w:tblGrid>
    <w:tr w:rsidR="00FA5873" w:rsidRPr="00A97B3F" w:rsidTr="00DD2C53">
      <w:trPr>
        <w:cantSplit/>
        <w:trHeight w:hRule="exact" w:val="284"/>
      </w:trPr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FA5873" w:rsidRPr="005D5E38" w:rsidRDefault="00FA5873" w:rsidP="00F53845">
          <w:pPr>
            <w:rPr>
              <w:rFonts w:ascii="Arial" w:hAnsi="Arial" w:cs="Arial"/>
              <w:sz w:val="18"/>
            </w:rPr>
          </w:pPr>
          <w:r>
            <w:rPr>
              <w:rFonts w:ascii="Times New Roman" w:hAnsi="Times New Roman"/>
              <w:noProof/>
              <w:sz w:val="18"/>
              <w:szCs w:val="24"/>
            </w:rPr>
            <mc:AlternateContent>
              <mc:Choice Requires="wpg">
                <w:drawing>
                  <wp:anchor distT="0" distB="0" distL="114300" distR="114300" simplePos="0" relativeHeight="251660800" behindDoc="1" locked="0" layoutInCell="0" allowOverlap="1" wp14:anchorId="0B6B6CFD" wp14:editId="3340CDFF">
                    <wp:simplePos x="0" y="0"/>
                    <wp:positionH relativeFrom="column">
                      <wp:posOffset>-364490</wp:posOffset>
                    </wp:positionH>
                    <wp:positionV relativeFrom="paragraph">
                      <wp:posOffset>-2515870</wp:posOffset>
                    </wp:positionV>
                    <wp:extent cx="433705" cy="3063875"/>
                    <wp:effectExtent l="0" t="0" r="0" b="0"/>
                    <wp:wrapNone/>
                    <wp:docPr id="25" name="Группа 1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3705" cy="3063875"/>
                              <a:chOff x="0" y="0"/>
                              <a:chExt cx="20000" cy="20000"/>
                            </a:xfrm>
                          </wpg:grpSpPr>
                          <wps:wsp>
                            <wps:cNvPr id="26" name="Rectangle 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" y="4"/>
                                <a:ext cx="19912" cy="19979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A5873" w:rsidRPr="008A3242" w:rsidRDefault="00FA5873" w:rsidP="008E4909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27" name="Line 9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0015" y="0"/>
                                <a:ext cx="29" cy="1997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4105"/>
                                <a:ext cx="19912" cy="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882"/>
                                <a:ext cx="19912" cy="4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0" name="Group 9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8" y="236"/>
                                <a:ext cx="6237" cy="19764"/>
                                <a:chOff x="0" y="1"/>
                                <a:chExt cx="20000" cy="19999"/>
                              </a:xfrm>
                            </wpg:grpSpPr>
                            <wps:wsp>
                              <wps:cNvPr id="3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233"/>
                                  <a:ext cx="20000" cy="57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5873" w:rsidRDefault="00FA5873" w:rsidP="008E490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Инв. № подл.</w:t>
                                    </w:r>
                                  </w:p>
                                </w:txbxContent>
                              </wps:txbx>
                              <wps:bodyPr rot="0" vert="vert270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569"/>
                                  <a:ext cx="20000" cy="7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5873" w:rsidRDefault="00FA5873" w:rsidP="008E490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Подп. и дата</w:t>
                                    </w:r>
                                  </w:p>
                                </w:txbxContent>
                              </wps:txbx>
                              <wps:bodyPr rot="0" vert="vert270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"/>
                                  <a:ext cx="20000" cy="5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A5873" w:rsidRDefault="00FA5873" w:rsidP="008E4909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Взам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. инв. №</w:t>
                                    </w:r>
                                  </w:p>
                                </w:txbxContent>
                              </wps:txbx>
                              <wps:bodyPr rot="0" vert="vert270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111" o:spid="_x0000_s1027" style="position:absolute;margin-left:-28.7pt;margin-top:-198.1pt;width:34.15pt;height:241.25pt;z-index:-251655680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" o:allowincell="f">
                    <v:rect id="Rectangle 90" o:spid="_x0000_s1028" style="position:absolute;left:88;top:4;width:19912;height:19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Ah8IA&#10;AADbAAAADwAAAGRycy9kb3ducmV2LnhtbESPzYoCMRCE7wu+Q2jB25pRRJbRKP6woBfx7wGaSZsZ&#10;nHSGSVajT28EYY9FVX1FTefR1uJGra8cKxj0MxDEhdMVGwXn0+/3DwgfkDXWjknBgzzMZ52vKeba&#10;3flAt2MwIkHY56igDKHJpfRFSRZ93zXEybu41mJIsjVSt3hPcFvLYZaNpcWK00KJDa1KKq7HP6tg&#10;Yw7axGXcar976tFov272i7VSvW5cTEAEiuE//GlvtILhGN5f0g+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qoCHwgAAANsAAAAPAAAAAAAAAAAAAAAAAJgCAABkcnMvZG93&#10;bnJldi54bWxQSwUGAAAAAAQABAD1AAAAhwMAAAAA&#10;" filled="f" strokeweight="1.5pt">
                      <v:textbox inset="1pt,1pt,1pt,1pt">
                        <w:txbxContent>
                          <w:p w:rsidR="003F3098" w:rsidRPr="008A3242" w:rsidRDefault="003F3098" w:rsidP="008E490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line id="Line 91" o:spid="_x0000_s1029" style="position:absolute;flip:y;visibility:visible;mso-wrap-style:square" from="10015,0" to="10044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8DjsUAAADbAAAADwAAAGRycy9kb3ducmV2LnhtbESPT2vCQBTE74LfYXlCL1I3RqgldRX7&#10;D8SbWii9PbIv2WD2bZrdmuind4WCx2FmfsMsVr2txYlaXzlWMJ0kIIhzpysuFXwdPh+fQfiArLF2&#10;TArO5GG1HA4WmGnX8Y5O+1CKCGGfoQITQpNJ6XNDFv3ENcTRK1xrMUTZllK32EW4rWWaJE/SYsVx&#10;wWBDb4by4/7PKpgVPx/j39n7NE2rZFuYS5e/fpdKPYz69QuIQH24h//bG60gncP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8Dj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2" o:spid="_x0000_s1030" style="position:absolute;visibility:visible;mso-wrap-style:square" from="0,14105" to="19912,1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uLnMIAAADbAAAADwAAAGRycy9kb3ducmV2LnhtbERPTWvCQBC9F/wPywheim70sC2pqxRB&#10;EASh1uJ1mp0mwexszI4a/fXdQ6HHx/ueL3vfqCt1sQ5sYTrJQBEXwdVcWjh8rsevoKIgO2wCk4U7&#10;RVguBk9zzF248Qdd91KqFMIxRwuVSJtrHYuKPMZJaIkT9xM6j5JgV2rX4S2F+0bPssxojzWnhgpb&#10;WlVUnPYXb+ELH6Xct9/Pu5MxcjiezWX1YqwdDfv3N1BCvfyL/9wbZ2GWxqYv6Qfo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4uLnM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93" o:spid="_x0000_s1031" style="position:absolute;visibility:visible;mso-wrap-style:square" from="0,5882" to="19912,5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cuB8YAAADbAAAADwAAAGRycy9kb3ducmV2LnhtbESPX2vCQBDE3wv9DscKfSl6qQ9XjZ5S&#10;hEKhUPBP6euaW5Ngbi/NrRr76b1CoY/DzPyGmS9736gzdbEObOFplIEiLoKrubSw274OJ6CiIDts&#10;ApOFK0VYLu7v5pi7cOE1nTdSqgThmKOFSqTNtY5FRR7jKLTEyTuEzqMk2ZXadXhJcN/ocZYZ7bHm&#10;tFBhS6uKiuPm5C184k8p1/f948fRGNl9fZvT6tlY+zDoX2aghHr5D/+135yF8RR+v6Qf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HLgf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group id="Group 94" o:spid="_x0000_s1032" style="position:absolute;left:3338;top:236;width:6237;height:19764" coordorigin=",1" coordsize="20000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95" o:spid="_x0000_s1033" style="position:absolute;top:14233;width:20000;height:5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0kWcIA&#10;AADbAAAADwAAAGRycy9kb3ducmV2LnhtbESPQYvCMBCF7wv+hzCCtzWtwrJUo4giCOJhu4LXoRnb&#10;YjIpTay1v94IC3t8vHnfm7dc99aIjlpfO1aQThMQxIXTNZcKzr/7z28QPiBrNI5JwZM8rFejjyVm&#10;2j34h7o8lCJC2GeooAqhyaT0RUUW/dQ1xNG7utZiiLItpW7xEeHWyFmSfEmLNceGChvaVlTc8ruN&#10;bwzdOR8utxPt0czS43E4mHyn1GTcbxYgAvXh//gvfdAK5im8t0QA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LSRZwgAAANsAAAAPAAAAAAAAAAAAAAAAAJgCAABkcnMvZG93&#10;bnJldi54bWxQSwUGAAAAAAQABAD1AAAAhwMAAAAA&#10;" filled="f" stroked="f" strokeweight="1.5pt">
                        <v:textbox style="layout-flow:vertical;mso-layout-flow-alt:bottom-to-top" inset="1pt,1pt,1pt,1pt">
                          <w:txbxContent>
                            <w:p w:rsidR="003F3098" w:rsidRDefault="003F3098" w:rsidP="008E490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Инв. № подл.</w:t>
                              </w:r>
                            </w:p>
                          </w:txbxContent>
                        </v:textbox>
                      </v:rect>
                      <v:rect id="Rectangle 96" o:spid="_x0000_s1034" style="position:absolute;top:6569;width:20000;height:70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+6LsIA&#10;AADbAAAADwAAAGRycy9kb3ducmV2LnhtbESPQYvCMBCF7wv+hzCCtzW1wrJUo4giCOJhu4LXoRnb&#10;YjIpTay1v94IC3t8vHnfm7dc99aIjlpfO1YwmyYgiAunay4VnH/3n98gfEDWaByTgid5WK9GH0vM&#10;tHvwD3V5KEWEsM9QQRVCk0npi4os+qlriKN3da3FEGVbSt3iI8KtkWmSfEmLNceGChvaVlTc8ruN&#10;bwzdOR8utxPt0aSz43E4mHyn1GTcbxYgAvXh//gvfdAK5im8t0QA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7ouwgAAANsAAAAPAAAAAAAAAAAAAAAAAJgCAABkcnMvZG93&#10;bnJldi54bWxQSwUGAAAAAAQABAD1AAAAhwMAAAAA&#10;" filled="f" stroked="f" strokeweight="1.5pt">
                        <v:textbox style="layout-flow:vertical;mso-layout-flow-alt:bottom-to-top" inset="1pt,1pt,1pt,1pt">
                          <w:txbxContent>
                            <w:p w:rsidR="003F3098" w:rsidRDefault="003F3098" w:rsidP="008E490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Подп. и дата</w:t>
                              </w:r>
                            </w:p>
                          </w:txbxContent>
                        </v:textbox>
                      </v:rect>
                      <v:rect id="Rectangle 97" o:spid="_x0000_s1035" style="position:absolute;top:1;width:20000;height:5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MftcMA&#10;AADbAAAADwAAAGRycy9kb3ducmV2LnhtbESPQYvCMBCF78L+hzDC3jRVQaRrFHERBPFgLex1aMa2&#10;mExKk63d/vqNIHh8vHnfm7fe9taIjlpfO1YwmyYgiAunay4V5NfDZAXCB2SNxjEp+CMP283HaI2p&#10;dg++UJeFUkQI+xQVVCE0qZS+qMiin7qGOHo311oMUbal1C0+ItwaOU+SpbRYc2yosKF9RcU9+7Xx&#10;jaHLs+HnfqYDmvnsdBqOJvtW6nPc775ABOrD+/iVPmoFiwU8t0QA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MftcMAAADbAAAADwAAAAAAAAAAAAAAAACYAgAAZHJzL2Rv&#10;d25yZXYueG1sUEsFBgAAAAAEAAQA9QAAAIgDAAAAAA==&#10;" filled="f" stroked="f" strokeweight="1.5pt">
                        <v:textbox style="layout-flow:vertical;mso-layout-flow-alt:bottom-to-top" inset="1pt,1pt,1pt,1pt">
                          <w:txbxContent>
                            <w:p w:rsidR="003F3098" w:rsidRDefault="003F3098" w:rsidP="008E4909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Взам. инв. №</w:t>
                              </w:r>
                            </w:p>
                          </w:txbxContent>
                        </v:textbox>
                      </v:rect>
                    </v:group>
                  </v:group>
                </w:pict>
              </mc:Fallback>
            </mc:AlternateConten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A5873" w:rsidRPr="005D5E38" w:rsidRDefault="00FA5873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A5873" w:rsidRPr="005D5E38" w:rsidRDefault="00FA5873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A5873" w:rsidRPr="005D5E38" w:rsidRDefault="00FA5873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A5873" w:rsidRPr="005D5E38" w:rsidRDefault="00FA5873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A5873" w:rsidRPr="005D5E38" w:rsidRDefault="00FA5873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44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FA5873" w:rsidRPr="007B60E2" w:rsidRDefault="00FA5873" w:rsidP="00012FF4">
          <w:pPr>
            <w:ind w:right="-107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1581-(ЭП-600)-ООС</w:t>
          </w:r>
          <w:r w:rsidRPr="007B60E2">
            <w:rPr>
              <w:rFonts w:ascii="Arial" w:hAnsi="Arial" w:cs="Arial"/>
              <w:sz w:val="18"/>
              <w:szCs w:val="18"/>
            </w:rPr>
            <w:t>1-ПЗ-001</w:t>
          </w:r>
        </w:p>
      </w:tc>
      <w:tc>
        <w:tcPr>
          <w:tcW w:w="182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FA5873" w:rsidRPr="00733EA5" w:rsidRDefault="00FA5873" w:rsidP="00DD2C53">
          <w:pPr>
            <w:pStyle w:val="1"/>
            <w:rPr>
              <w:rFonts w:ascii="Arial" w:hAnsi="Arial" w:cs="Arial"/>
              <w:b w:val="0"/>
              <w:sz w:val="16"/>
            </w:rPr>
          </w:pPr>
          <w:r>
            <w:rPr>
              <w:rFonts w:ascii="Arial" w:hAnsi="Arial" w:cs="Arial"/>
              <w:b w:val="0"/>
              <w:noProof/>
            </w:rPr>
            <w:drawing>
              <wp:inline distT="0" distB="0" distL="0" distR="0" wp14:anchorId="582B904B" wp14:editId="1A4B733A">
                <wp:extent cx="400050" cy="361950"/>
                <wp:effectExtent l="0" t="0" r="0" b="0"/>
                <wp:docPr id="38" name="Рисунок 7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A5873" w:rsidRPr="00441806" w:rsidRDefault="00FA5873" w:rsidP="00DD2C53">
          <w:pPr>
            <w:ind w:right="-107"/>
            <w:jc w:val="center"/>
            <w:rPr>
              <w:rFonts w:ascii="Arial" w:hAnsi="Arial" w:cs="Arial"/>
              <w:sz w:val="22"/>
            </w:rPr>
          </w:pPr>
          <w:r w:rsidRPr="00733EA5">
            <w:rPr>
              <w:rFonts w:ascii="Arial" w:hAnsi="Arial" w:cs="Arial"/>
              <w:sz w:val="16"/>
            </w:rPr>
            <w:t>ОАО “</w:t>
          </w:r>
          <w:proofErr w:type="spellStart"/>
          <w:r w:rsidRPr="00733EA5">
            <w:rPr>
              <w:rFonts w:ascii="Arial" w:hAnsi="Arial" w:cs="Arial"/>
              <w:sz w:val="16"/>
            </w:rPr>
            <w:t>ВНИПИнефть</w:t>
          </w:r>
          <w:proofErr w:type="spellEnd"/>
          <w:r w:rsidRPr="00733EA5">
            <w:rPr>
              <w:rFonts w:ascii="Arial" w:hAnsi="Arial" w:cs="Arial"/>
              <w:sz w:val="16"/>
            </w:rPr>
            <w:t>”</w:t>
          </w:r>
        </w:p>
      </w:tc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Pr="00A97B3F" w:rsidRDefault="00FA5873" w:rsidP="001A0AA4">
          <w:pPr>
            <w:jc w:val="center"/>
            <w:rPr>
              <w:rFonts w:ascii="Arial" w:hAnsi="Arial" w:cs="Arial"/>
              <w:sz w:val="16"/>
            </w:rPr>
          </w:pPr>
          <w:r w:rsidRPr="001A0AA4">
            <w:rPr>
              <w:rFonts w:ascii="Arial" w:hAnsi="Arial" w:cs="Arial"/>
              <w:sz w:val="18"/>
            </w:rPr>
            <w:t>Лист</w:t>
          </w:r>
        </w:p>
      </w:tc>
    </w:tr>
    <w:tr w:rsidR="00FA5873" w:rsidRPr="00A97B3F" w:rsidTr="00CD5BE3">
      <w:trPr>
        <w:cantSplit/>
        <w:trHeight w:hRule="exact" w:val="284"/>
      </w:trPr>
      <w:tc>
        <w:tcPr>
          <w:tcW w:w="56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>
          <w:pPr>
            <w:ind w:firstLine="5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 w:rsidP="00D963AD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84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 w:rsidP="00D963AD">
          <w:pPr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440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FA5873" w:rsidRPr="00A97B3F" w:rsidRDefault="00FA5873" w:rsidP="00F53845">
          <w:pPr>
            <w:ind w:right="-107"/>
            <w:rPr>
              <w:rFonts w:ascii="Arial" w:hAnsi="Arial" w:cs="Arial"/>
              <w:b/>
              <w:lang w:val="en-US"/>
            </w:rPr>
          </w:pPr>
        </w:p>
      </w:tc>
      <w:tc>
        <w:tcPr>
          <w:tcW w:w="1820" w:type="dxa"/>
          <w:vMerge/>
          <w:tcBorders>
            <w:left w:val="single" w:sz="12" w:space="0" w:color="auto"/>
            <w:right w:val="single" w:sz="12" w:space="0" w:color="auto"/>
          </w:tcBorders>
        </w:tcPr>
        <w:p w:rsidR="00FA5873" w:rsidRPr="00A97B3F" w:rsidRDefault="00FA5873" w:rsidP="00F53845">
          <w:pPr>
            <w:ind w:right="-107"/>
            <w:rPr>
              <w:rFonts w:ascii="Arial" w:hAnsi="Arial" w:cs="Arial"/>
              <w:b/>
              <w:lang w:val="en-US"/>
            </w:rPr>
          </w:pPr>
        </w:p>
      </w:tc>
      <w:tc>
        <w:tcPr>
          <w:tcW w:w="56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FA5873" w:rsidRPr="001B4F86" w:rsidRDefault="00FA5873" w:rsidP="001B4F86">
          <w:pPr>
            <w:jc w:val="center"/>
            <w:rPr>
              <w:rFonts w:ascii="Arial" w:hAnsi="Arial" w:cs="Arial"/>
              <w:sz w:val="22"/>
              <w:szCs w:val="22"/>
              <w:lang w:val="en-US"/>
            </w:rPr>
          </w:pPr>
          <w:r w:rsidRPr="001B4F86">
            <w:rPr>
              <w:rStyle w:val="a5"/>
              <w:rFonts w:ascii="Arial" w:hAnsi="Arial" w:cs="Arial"/>
              <w:sz w:val="22"/>
              <w:szCs w:val="22"/>
            </w:rPr>
            <w:fldChar w:fldCharType="begin"/>
          </w:r>
          <w:r w:rsidRPr="001B4F86">
            <w:rPr>
              <w:rStyle w:val="a5"/>
              <w:rFonts w:ascii="Arial" w:hAnsi="Arial" w:cs="Arial"/>
              <w:sz w:val="22"/>
              <w:szCs w:val="22"/>
            </w:rPr>
            <w:instrText xml:space="preserve"> </w:instrText>
          </w:r>
          <w:r w:rsidRPr="001B4F86">
            <w:rPr>
              <w:rStyle w:val="a5"/>
              <w:rFonts w:ascii="Arial" w:hAnsi="Arial" w:cs="Arial"/>
              <w:sz w:val="22"/>
              <w:szCs w:val="22"/>
              <w:lang w:val="en-US"/>
            </w:rPr>
            <w:instrText>=</w:instrText>
          </w:r>
          <w:r w:rsidRPr="001B4F86">
            <w:rPr>
              <w:rStyle w:val="a5"/>
              <w:rFonts w:ascii="Arial" w:hAnsi="Arial" w:cs="Arial"/>
              <w:sz w:val="22"/>
              <w:szCs w:val="22"/>
              <w:lang w:val="en-US"/>
            </w:rPr>
            <w:fldChar w:fldCharType="begin"/>
          </w:r>
          <w:r w:rsidRPr="001B4F86">
            <w:rPr>
              <w:rStyle w:val="a5"/>
              <w:rFonts w:ascii="Arial" w:hAnsi="Arial" w:cs="Arial"/>
              <w:sz w:val="22"/>
              <w:szCs w:val="22"/>
              <w:lang w:val="en-US"/>
            </w:rPr>
            <w:instrText xml:space="preserve"> PAGE </w:instrText>
          </w:r>
          <w:r w:rsidRPr="001B4F86">
            <w:rPr>
              <w:rStyle w:val="a5"/>
              <w:rFonts w:ascii="Arial" w:hAnsi="Arial" w:cs="Arial"/>
              <w:sz w:val="22"/>
              <w:szCs w:val="22"/>
              <w:lang w:val="en-US"/>
            </w:rPr>
            <w:fldChar w:fldCharType="separate"/>
          </w:r>
          <w:r w:rsidR="00322736">
            <w:rPr>
              <w:rStyle w:val="a5"/>
              <w:rFonts w:ascii="Arial" w:hAnsi="Arial" w:cs="Arial"/>
              <w:noProof/>
              <w:sz w:val="22"/>
              <w:szCs w:val="22"/>
              <w:lang w:val="en-US"/>
            </w:rPr>
            <w:instrText>111</w:instrText>
          </w:r>
          <w:r w:rsidRPr="001B4F86">
            <w:rPr>
              <w:rStyle w:val="a5"/>
              <w:rFonts w:ascii="Arial" w:hAnsi="Arial" w:cs="Arial"/>
              <w:sz w:val="22"/>
              <w:szCs w:val="22"/>
              <w:lang w:val="en-US"/>
            </w:rPr>
            <w:fldChar w:fldCharType="end"/>
          </w:r>
          <w:r w:rsidRPr="001B4F86">
            <w:rPr>
              <w:rStyle w:val="a5"/>
              <w:rFonts w:ascii="Arial" w:hAnsi="Arial" w:cs="Arial"/>
              <w:sz w:val="22"/>
              <w:szCs w:val="22"/>
              <w:lang w:val="en-US"/>
            </w:rPr>
            <w:instrText>+</w:instrText>
          </w:r>
          <w:r w:rsidRPr="001B4F86">
            <w:rPr>
              <w:rStyle w:val="a5"/>
              <w:rFonts w:ascii="Arial" w:hAnsi="Arial" w:cs="Arial"/>
              <w:sz w:val="22"/>
              <w:szCs w:val="22"/>
            </w:rPr>
            <w:instrText xml:space="preserve">5 </w:instrText>
          </w:r>
          <w:r w:rsidRPr="001B4F86">
            <w:rPr>
              <w:rStyle w:val="a5"/>
              <w:rFonts w:ascii="Arial" w:hAnsi="Arial" w:cs="Arial"/>
              <w:sz w:val="22"/>
              <w:szCs w:val="22"/>
            </w:rPr>
            <w:fldChar w:fldCharType="separate"/>
          </w:r>
          <w:r w:rsidR="00322736">
            <w:rPr>
              <w:rStyle w:val="a5"/>
              <w:rFonts w:ascii="Arial" w:hAnsi="Arial" w:cs="Arial"/>
              <w:noProof/>
              <w:sz w:val="22"/>
              <w:szCs w:val="22"/>
            </w:rPr>
            <w:t>116</w:t>
          </w:r>
          <w:r w:rsidRPr="001B4F86">
            <w:rPr>
              <w:rStyle w:val="a5"/>
              <w:rFonts w:ascii="Arial" w:hAnsi="Arial" w:cs="Arial"/>
              <w:sz w:val="22"/>
              <w:szCs w:val="22"/>
            </w:rPr>
            <w:fldChar w:fldCharType="end"/>
          </w:r>
        </w:p>
      </w:tc>
    </w:tr>
    <w:tr w:rsidR="00FA5873" w:rsidRPr="00A97B3F" w:rsidTr="00DD2C53">
      <w:trPr>
        <w:cantSplit/>
        <w:trHeight w:hRule="exact" w:val="284"/>
      </w:trPr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Pr="00F45F3D" w:rsidRDefault="00FA5873" w:rsidP="00F53845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Изм.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Pr="00F45F3D" w:rsidRDefault="00FA5873" w:rsidP="00F53845">
          <w:pPr>
            <w:jc w:val="center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sz w:val="14"/>
            </w:rPr>
            <w:t xml:space="preserve"> </w:t>
          </w:r>
          <w:proofErr w:type="spellStart"/>
          <w:r w:rsidRPr="00F45F3D">
            <w:rPr>
              <w:rFonts w:ascii="Arial" w:hAnsi="Arial" w:cs="Arial"/>
              <w:sz w:val="14"/>
            </w:rPr>
            <w:t>Кол</w:t>
          </w:r>
          <w:proofErr w:type="gramStart"/>
          <w:r w:rsidRPr="00F45F3D">
            <w:rPr>
              <w:rFonts w:ascii="Arial" w:hAnsi="Arial" w:cs="Arial"/>
              <w:sz w:val="14"/>
            </w:rPr>
            <w:t>.у</w:t>
          </w:r>
          <w:proofErr w:type="gramEnd"/>
          <w:r w:rsidRPr="00F45F3D">
            <w:rPr>
              <w:rFonts w:ascii="Arial" w:hAnsi="Arial" w:cs="Arial"/>
              <w:sz w:val="14"/>
            </w:rPr>
            <w:t>ч</w:t>
          </w:r>
          <w:proofErr w:type="spellEnd"/>
          <w:r>
            <w:rPr>
              <w:rFonts w:ascii="Arial" w:hAnsi="Arial" w:cs="Arial"/>
              <w:sz w:val="14"/>
            </w:rPr>
            <w:t>.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Pr="00F45F3D" w:rsidRDefault="00FA5873" w:rsidP="00F53845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Лист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Pr="00F45F3D" w:rsidRDefault="00FA5873" w:rsidP="00F53845">
          <w:pPr>
            <w:ind w:hanging="32"/>
            <w:jc w:val="center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sz w:val="14"/>
            </w:rPr>
            <w:t xml:space="preserve"> </w:t>
          </w:r>
          <w:r w:rsidRPr="00F45F3D">
            <w:rPr>
              <w:rFonts w:ascii="Arial" w:hAnsi="Arial" w:cs="Arial"/>
              <w:sz w:val="14"/>
            </w:rPr>
            <w:t xml:space="preserve">№ док. </w:t>
          </w:r>
        </w:p>
      </w:tc>
      <w:tc>
        <w:tcPr>
          <w:tcW w:w="84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Pr="00F45F3D" w:rsidRDefault="00FA5873" w:rsidP="00F45F3D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Подп</w:t>
          </w:r>
          <w:r>
            <w:rPr>
              <w:rFonts w:ascii="Arial" w:hAnsi="Arial" w:cs="Arial"/>
              <w:sz w:val="14"/>
            </w:rPr>
            <w:t>.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Pr="00F45F3D" w:rsidRDefault="00FA5873" w:rsidP="00F53845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Дата</w:t>
          </w:r>
        </w:p>
      </w:tc>
      <w:tc>
        <w:tcPr>
          <w:tcW w:w="4409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Pr="00A97B3F" w:rsidRDefault="00FA5873" w:rsidP="00F53845">
          <w:pPr>
            <w:ind w:right="-107"/>
            <w:rPr>
              <w:rFonts w:ascii="Arial" w:hAnsi="Arial" w:cs="Arial"/>
              <w:sz w:val="16"/>
            </w:rPr>
          </w:pPr>
        </w:p>
      </w:tc>
      <w:tc>
        <w:tcPr>
          <w:tcW w:w="1820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Pr="00A97B3F" w:rsidRDefault="00FA5873" w:rsidP="00F53845">
          <w:pPr>
            <w:ind w:right="-107"/>
            <w:rPr>
              <w:rFonts w:ascii="Arial" w:hAnsi="Arial" w:cs="Arial"/>
              <w:sz w:val="16"/>
            </w:rPr>
          </w:pPr>
        </w:p>
      </w:tc>
      <w:tc>
        <w:tcPr>
          <w:tcW w:w="560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Pr="00A97B3F" w:rsidRDefault="00FA5873" w:rsidP="00F53845">
          <w:pPr>
            <w:ind w:right="-107"/>
            <w:rPr>
              <w:rFonts w:ascii="Arial" w:hAnsi="Arial" w:cs="Arial"/>
              <w:sz w:val="16"/>
            </w:rPr>
          </w:pPr>
        </w:p>
      </w:tc>
    </w:tr>
  </w:tbl>
  <w:p w:rsidR="00FA5873" w:rsidRPr="00A97B3F" w:rsidRDefault="00FA5873" w:rsidP="00F84816">
    <w:pPr>
      <w:pStyle w:val="a4"/>
      <w:tabs>
        <w:tab w:val="left" w:pos="5245"/>
      </w:tabs>
      <w:jc w:val="center"/>
      <w:rPr>
        <w:rFonts w:ascii="Arial" w:hAnsi="Arial" w:cs="Arial"/>
        <w:sz w:val="16"/>
      </w:rPr>
    </w:pPr>
    <w:r w:rsidRPr="00A97B3F">
      <w:rPr>
        <w:rFonts w:ascii="Arial" w:hAnsi="Arial" w:cs="Arial"/>
        <w:sz w:val="16"/>
      </w:rPr>
      <w:t>ВНП</w:t>
    </w:r>
    <w:r w:rsidRPr="007B60E2">
      <w:rPr>
        <w:rFonts w:ascii="Arial" w:hAnsi="Arial" w:cs="Arial"/>
        <w:sz w:val="16"/>
      </w:rPr>
      <w:t xml:space="preserve"> </w:t>
    </w:r>
    <w:r w:rsidRPr="00A97B3F">
      <w:rPr>
        <w:rFonts w:ascii="Arial" w:hAnsi="Arial" w:cs="Arial"/>
        <w:sz w:val="16"/>
      </w:rPr>
      <w:t>СФРМ</w:t>
    </w:r>
    <w:r w:rsidRPr="007B60E2">
      <w:rPr>
        <w:rFonts w:ascii="Arial" w:hAnsi="Arial" w:cs="Arial"/>
        <w:sz w:val="16"/>
      </w:rPr>
      <w:t xml:space="preserve"> 1</w:t>
    </w:r>
    <w:r>
      <w:rPr>
        <w:rFonts w:ascii="Arial" w:hAnsi="Arial" w:cs="Arial"/>
        <w:sz w:val="16"/>
      </w:rPr>
      <w:t>8</w:t>
    </w:r>
    <w:r w:rsidRPr="007B60E2">
      <w:rPr>
        <w:rFonts w:ascii="Arial" w:hAnsi="Arial" w:cs="Arial"/>
        <w:sz w:val="16"/>
      </w:rPr>
      <w:t>-</w:t>
    </w:r>
    <w:r>
      <w:rPr>
        <w:rFonts w:ascii="Arial" w:hAnsi="Arial" w:cs="Arial"/>
        <w:sz w:val="16"/>
      </w:rPr>
      <w:t>9700</w:t>
    </w:r>
    <w:r w:rsidRPr="007B60E2">
      <w:rPr>
        <w:rFonts w:ascii="Arial" w:hAnsi="Arial" w:cs="Arial"/>
        <w:sz w:val="16"/>
      </w:rPr>
      <w:t>-01.011 (</w:t>
    </w:r>
    <w:r w:rsidRPr="00A97B3F">
      <w:rPr>
        <w:rFonts w:ascii="Arial" w:hAnsi="Arial" w:cs="Arial"/>
        <w:sz w:val="16"/>
      </w:rPr>
      <w:t>изм</w:t>
    </w:r>
    <w:r w:rsidRPr="007B60E2">
      <w:rPr>
        <w:rFonts w:ascii="Arial" w:hAnsi="Arial" w:cs="Arial"/>
        <w:sz w:val="16"/>
      </w:rPr>
      <w:t xml:space="preserve">. </w:t>
    </w:r>
    <w:r>
      <w:rPr>
        <w:rFonts w:ascii="Arial" w:hAnsi="Arial" w:cs="Arial"/>
        <w:sz w:val="16"/>
      </w:rPr>
      <w:t>0</w:t>
    </w:r>
    <w:r w:rsidRPr="00A97B3F">
      <w:rPr>
        <w:rFonts w:ascii="Arial" w:hAnsi="Arial" w:cs="Arial"/>
        <w:sz w:val="16"/>
      </w:rPr>
      <w:t>)</w:t>
    </w:r>
    <w:r w:rsidRPr="00A97B3F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 xml:space="preserve">                                      </w:t>
    </w:r>
    <w:r w:rsidRPr="007B60E2">
      <w:rPr>
        <w:rFonts w:ascii="Arial" w:hAnsi="Arial" w:cs="Arial"/>
        <w:sz w:val="16"/>
      </w:rPr>
      <w:t xml:space="preserve">                                                                     </w:t>
    </w:r>
    <w:r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8"/>
        <w:szCs w:val="18"/>
      </w:rPr>
      <w:t>1581-(ЕР-600)</w:t>
    </w:r>
    <w:r w:rsidRPr="007B60E2">
      <w:rPr>
        <w:rFonts w:ascii="Arial" w:hAnsi="Arial" w:cs="Arial"/>
        <w:sz w:val="18"/>
        <w:szCs w:val="18"/>
      </w:rPr>
      <w:t>-ОО</w:t>
    </w:r>
    <w:r>
      <w:rPr>
        <w:rFonts w:ascii="Arial" w:hAnsi="Arial" w:cs="Arial"/>
        <w:sz w:val="18"/>
        <w:szCs w:val="18"/>
        <w:lang w:val="en-US"/>
      </w:rPr>
      <w:t>S</w:t>
    </w:r>
    <w:r w:rsidRPr="007B60E2">
      <w:rPr>
        <w:rFonts w:ascii="Arial" w:hAnsi="Arial" w:cs="Arial"/>
        <w:sz w:val="18"/>
        <w:szCs w:val="18"/>
      </w:rPr>
      <w:t>1-</w:t>
    </w:r>
    <w:r>
      <w:rPr>
        <w:rFonts w:ascii="Arial" w:hAnsi="Arial" w:cs="Arial"/>
        <w:sz w:val="18"/>
        <w:szCs w:val="18"/>
        <w:lang w:val="en-US"/>
      </w:rPr>
      <w:t>PZ</w:t>
    </w:r>
    <w:r w:rsidRPr="007B60E2">
      <w:rPr>
        <w:rFonts w:ascii="Arial" w:hAnsi="Arial" w:cs="Arial"/>
        <w:sz w:val="18"/>
        <w:szCs w:val="18"/>
      </w:rPr>
      <w:t>-001-</w:t>
    </w:r>
    <w:r>
      <w:rPr>
        <w:rFonts w:ascii="Arial" w:hAnsi="Arial" w:cs="Arial"/>
        <w:sz w:val="18"/>
        <w:szCs w:val="18"/>
        <w:lang w:val="en-US"/>
      </w:rPr>
      <w:t>r</w:t>
    </w:r>
    <w:r>
      <w:rPr>
        <w:rFonts w:ascii="Arial" w:hAnsi="Arial" w:cs="Arial"/>
        <w:sz w:val="18"/>
        <w:szCs w:val="18"/>
      </w:rPr>
      <w:t>С</w:t>
    </w:r>
    <w:r w:rsidRPr="007B60E2">
      <w:rPr>
        <w:rFonts w:ascii="Arial" w:hAnsi="Arial" w:cs="Arial"/>
        <w:sz w:val="18"/>
        <w:szCs w:val="18"/>
      </w:rPr>
      <w:t>0</w:t>
    </w:r>
    <w:r w:rsidR="00F17C0A">
      <w:rPr>
        <w:rFonts w:ascii="Arial" w:hAnsi="Arial" w:cs="Arial"/>
        <w:sz w:val="18"/>
        <w:szCs w:val="18"/>
        <w:lang w:val="en-US"/>
      </w:rPr>
      <w:t>2</w:t>
    </w:r>
    <w:r w:rsidRPr="007B60E2">
      <w:rPr>
        <w:rFonts w:ascii="Arial" w:hAnsi="Arial" w:cs="Arial"/>
        <w:sz w:val="18"/>
        <w:szCs w:val="18"/>
      </w:rPr>
      <w:t>-</w:t>
    </w:r>
    <w:r>
      <w:rPr>
        <w:rFonts w:ascii="Arial" w:hAnsi="Arial" w:cs="Arial"/>
        <w:sz w:val="18"/>
        <w:szCs w:val="18"/>
        <w:lang w:val="en-US"/>
      </w:rPr>
      <w:t>f</w:t>
    </w:r>
    <w:r w:rsidRPr="007B60E2">
      <w:rPr>
        <w:rFonts w:ascii="Arial" w:hAnsi="Arial" w:cs="Arial"/>
        <w:sz w:val="18"/>
        <w:szCs w:val="18"/>
      </w:rPr>
      <w:t>05</w:t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F84816">
      <w:rPr>
        <w:rFonts w:ascii="Arial" w:hAnsi="Arial" w:cs="Arial"/>
        <w:sz w:val="16"/>
      </w:rPr>
      <w:t xml:space="preserve">                                      </w:t>
    </w:r>
    <w:r w:rsidRPr="00A97B3F">
      <w:rPr>
        <w:rFonts w:ascii="Arial" w:hAnsi="Arial" w:cs="Arial"/>
        <w:sz w:val="16"/>
      </w:rPr>
      <w:t>Формат А3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873" w:rsidRDefault="00FA5873" w:rsidP="0002399A">
    <w:pPr>
      <w:pStyle w:val="a4"/>
      <w:ind w:right="57"/>
      <w:jc w:val="both"/>
      <w:rPr>
        <w:rFonts w:ascii="PragmaticaCTT" w:hAnsi="PragmaticaCTT"/>
        <w:noProof/>
        <w:sz w:val="1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01B1DAFA" wp14:editId="1F2A64B1">
              <wp:simplePos x="0" y="0"/>
              <wp:positionH relativeFrom="column">
                <wp:posOffset>-548640</wp:posOffset>
              </wp:positionH>
              <wp:positionV relativeFrom="paragraph">
                <wp:posOffset>-1035050</wp:posOffset>
              </wp:positionV>
              <wp:extent cx="510540" cy="2464435"/>
              <wp:effectExtent l="0" t="0" r="0" b="0"/>
              <wp:wrapNone/>
              <wp:docPr id="12" name="Группа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10540" cy="2464435"/>
                        <a:chOff x="0" y="0"/>
                        <a:chExt cx="510639" cy="2464130"/>
                      </a:xfrm>
                    </wpg:grpSpPr>
                    <wps:wsp>
                      <wps:cNvPr id="13" name="Надпись 2"/>
                      <wps:cNvSpPr txBox="1">
                        <a:spLocks noChangeArrowheads="1"/>
                      </wps:cNvSpPr>
                      <wps:spPr bwMode="auto">
                        <a:xfrm>
                          <a:off x="41564" y="1508166"/>
                          <a:ext cx="136566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873" w:rsidRPr="000632A3" w:rsidRDefault="00FA5873" w:rsidP="0002399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0632A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36000" rIns="0" bIns="36000" anchor="t" anchorCtr="0" upright="1">
                        <a:noAutofit/>
                      </wps:bodyPr>
                    </wps:wsp>
                    <wps:wsp>
                      <wps:cNvPr id="14" name="Прямая соединительная линия 5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Прямая соединительная линия 6"/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063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Прямая соединительная линия 7"/>
                      <wps:cNvCnPr>
                        <a:cxnSpLocks noChangeShapeType="1"/>
                      </wps:cNvCnPr>
                      <wps:spPr bwMode="auto">
                        <a:xfrm>
                          <a:off x="178130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Прямая соединительная линия 8"/>
                      <wps:cNvCnPr>
                        <a:cxnSpLocks noChangeShapeType="1"/>
                      </wps:cNvCnPr>
                      <wps:spPr bwMode="auto">
                        <a:xfrm>
                          <a:off x="344385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Прямая соединительная линия 9"/>
                      <wps:cNvCnPr>
                        <a:cxnSpLocks noChangeShapeType="1"/>
                      </wps:cNvCnPr>
                      <wps:spPr bwMode="auto">
                        <a:xfrm>
                          <a:off x="510639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Прямая соединительная линия 19"/>
                      <wps:cNvCnPr>
                        <a:cxnSpLocks noChangeShapeType="1"/>
                      </wps:cNvCnPr>
                      <wps:spPr bwMode="auto">
                        <a:xfrm flipH="1">
                          <a:off x="0" y="2464130"/>
                          <a:ext cx="51063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Прямая соединительная линия 20"/>
                      <wps:cNvCnPr>
                        <a:cxnSpLocks noChangeShapeType="1"/>
                      </wps:cNvCnPr>
                      <wps:spPr bwMode="auto">
                        <a:xfrm>
                          <a:off x="178130" y="1650670"/>
                          <a:ext cx="33250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Прямая соединительная линия 21"/>
                      <wps:cNvCnPr>
                        <a:cxnSpLocks noChangeShapeType="1"/>
                      </wps:cNvCnPr>
                      <wps:spPr bwMode="auto">
                        <a:xfrm>
                          <a:off x="178130" y="950026"/>
                          <a:ext cx="33250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Прямая соединительная линия 22"/>
                      <wps:cNvCnPr>
                        <a:cxnSpLocks noChangeShapeType="1"/>
                      </wps:cNvCnPr>
                      <wps:spPr bwMode="auto">
                        <a:xfrm>
                          <a:off x="178130" y="385948"/>
                          <a:ext cx="33250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4" o:spid="_x0000_s1037" style="position:absolute;left:0;text-align:left;margin-left:-43.2pt;margin-top:-81.5pt;width:40.2pt;height:194.05pt;z-index:251655680" coordsize="5106,24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left:415;top:15081;width:1366;height:8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OzMQA&#10;AADbAAAADwAAAGRycy9kb3ducmV2LnhtbERPTWvCQBC9F/wPywi9SN2k0iLRVWowUNEeqvbQ25Ad&#10;k9DsbMhuk/jv3YLQ2zze5yzXg6lFR62rLCuIpxEI4tzqigsF51P2NAfhPLLG2jIpuJKD9Wr0sMRE&#10;254/qTv6QoQQdgkqKL1vEildXpJBN7UNceAutjXoA2wLqVvsQ7ip5XMUvUqDFYeGEhtKS8p/jr9G&#10;gd2lvog2H9tssj+Y+fcs/tIvmVKP4+FtAcLT4P/Fd/e7DvNn8PdLO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sjszEAAAA2wAAAA8AAAAAAAAAAAAAAAAAmAIAAGRycy9k&#10;b3ducmV2LnhtbFBLBQYAAAAABAAEAPUAAACJAwAAAAA=&#10;" stroked="f">
                <v:textbox style="layout-flow:vertical;mso-layout-flow-alt:bottom-to-top" inset="0,1mm,0,1mm">
                  <w:txbxContent>
                    <w:p w:rsidR="003F3098" w:rsidRPr="000632A3" w:rsidRDefault="003F3098" w:rsidP="000239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0632A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Согласовано</w:t>
                      </w:r>
                    </w:p>
                  </w:txbxContent>
                </v:textbox>
              </v:shape>
              <v:line id="Прямая соединительная линия 5" o:spid="_x0000_s1039" style="position:absolute;visibility:visible;mso-wrap-style:square" from="0,0" to="0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<v:line id="Прямая соединительная линия 6" o:spid="_x0000_s1040" style="position:absolute;flip:x;visibility:visible;mso-wrap-style:square" from="0,0" to="51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    <v:line id="Прямая соединительная линия 7" o:spid="_x0000_s1041" style="position:absolute;visibility:visible;mso-wrap-style:square" from="1781,0" to="1781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gCmBwQAAANsAAAAPAAAAAAAAAAAAAAAA&#10;AKECAABkcnMvZG93bnJldi54bWxQSwUGAAAAAAQABAD5AAAAjwMAAAAA&#10;" strokeweight="1.5pt"/>
              <v:line id="Прямая соединительная линия 8" o:spid="_x0000_s1042" style="position:absolute;visibility:visible;mso-wrap-style:square" from="3443,0" to="3443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<v:line id="Прямая соединительная линия 9" o:spid="_x0000_s1043" style="position:absolute;visibility:visible;mso-wrap-style:square" from="5106,0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<v:line id="Прямая соединительная линия 19" o:spid="_x0000_s1044" style="position:absolute;flip:x;visibility:visible;mso-wrap-style:square" from="0,24641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+36cAAAADbAAAADwAAAGRycy9kb3ducmV2LnhtbERPS4vCMBC+L/gfwgh7W1M9iFajiCAo&#10;uwdf4HVopk2xmZQk2vrvzcLC3ubje85y3dtGPMmH2rGC8SgDQVw4XXOl4HrZfc1AhIissXFMCl4U&#10;YL0afCwx167jEz3PsRIphEOOCkyMbS5lKAxZDCPXEieudN5iTNBXUnvsUrht5CTLptJizanBYEtb&#10;Q8X9/LAK5OG7O/rd5FpW5b51t4P5mXa9Up/DfrMAEamP/+I/916n+X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ft+nAAAAA2wAAAA8AAAAAAAAAAAAAAAAA&#10;oQIAAGRycy9kb3ducmV2LnhtbFBLBQYAAAAABAAEAPkAAACOAwAAAAA=&#10;" strokeweight="1.5pt"/>
              <v:line id="Прямая соединительная линия 20" o:spid="_x0000_s1045" style="position:absolute;visibility:visible;mso-wrap-style:square" from="1781,16506" to="5106,16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<v:line id="Прямая соединительная линия 21" o:spid="_x0000_s1046" style="position:absolute;visibility:visible;mso-wrap-style:square" from="1781,9500" to="5106,9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<v:line id="Прямая соединительная линия 22" o:spid="_x0000_s1047" style="position:absolute;visibility:visible;mso-wrap-style:square" from="1781,3859" to="5106,3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</v:group>
          </w:pict>
        </mc:Fallback>
      </mc:AlternateContent>
    </w:r>
  </w:p>
  <w:tbl>
    <w:tblPr>
      <w:tblW w:w="10513" w:type="dxa"/>
      <w:tblInd w:w="11857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53"/>
      <w:gridCol w:w="279"/>
      <w:gridCol w:w="573"/>
      <w:gridCol w:w="559"/>
      <w:gridCol w:w="280"/>
      <w:gridCol w:w="574"/>
      <w:gridCol w:w="560"/>
      <w:gridCol w:w="854"/>
      <w:gridCol w:w="840"/>
      <w:gridCol w:w="573"/>
      <w:gridCol w:w="840"/>
      <w:gridCol w:w="854"/>
      <w:gridCol w:w="14"/>
      <w:gridCol w:w="560"/>
      <w:gridCol w:w="284"/>
      <w:gridCol w:w="570"/>
      <w:gridCol w:w="284"/>
      <w:gridCol w:w="570"/>
      <w:gridCol w:w="592"/>
    </w:tblGrid>
    <w:tr w:rsidR="00FA5873" w:rsidTr="00656537">
      <w:trPr>
        <w:trHeight w:val="284"/>
      </w:trPr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8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</w:rPr>
          </w:pPr>
          <w:r>
            <w:rPr>
              <w:rFonts w:ascii="PragmaticaCTT" w:hAnsi="PragmaticaCTT"/>
              <w:noProof/>
              <w:sz w:val="12"/>
            </w:rPr>
            <mc:AlternateContent>
              <mc:Choice Requires="wpg">
                <w:drawing>
                  <wp:anchor distT="0" distB="0" distL="114300" distR="114300" simplePos="0" relativeHeight="251654656" behindDoc="1" locked="0" layoutInCell="0" allowOverlap="1" wp14:anchorId="386592CD" wp14:editId="2BBD8B4E">
                    <wp:simplePos x="0" y="0"/>
                    <wp:positionH relativeFrom="column">
                      <wp:posOffset>-469900</wp:posOffset>
                    </wp:positionH>
                    <wp:positionV relativeFrom="paragraph">
                      <wp:posOffset>205740</wp:posOffset>
                    </wp:positionV>
                    <wp:extent cx="433705" cy="3063875"/>
                    <wp:effectExtent l="0" t="0" r="0" b="0"/>
                    <wp:wrapNone/>
                    <wp:docPr id="1" name="Group 1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3705" cy="3063875"/>
                              <a:chOff x="0" y="0"/>
                              <a:chExt cx="20000" cy="20000"/>
                            </a:xfrm>
                          </wpg:grpSpPr>
                          <wps:wsp>
                            <wps:cNvPr id="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" y="4"/>
                                <a:ext cx="19912" cy="19979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A5873" w:rsidRDefault="00FA5873" w:rsidP="0002399A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" name="Line 123"/>
                            <wps:cNvCnPr/>
                            <wps:spPr bwMode="auto">
                              <a:xfrm flipV="1">
                                <a:off x="10015" y="0"/>
                                <a:ext cx="29" cy="1997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124"/>
                            <wps:cNvCnPr/>
                            <wps:spPr bwMode="auto">
                              <a:xfrm>
                                <a:off x="0" y="14105"/>
                                <a:ext cx="19912" cy="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125"/>
                            <wps:cNvCnPr/>
                            <wps:spPr bwMode="auto">
                              <a:xfrm>
                                <a:off x="0" y="5882"/>
                                <a:ext cx="19912" cy="4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8" name="Group 1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8" y="236"/>
                                <a:ext cx="6237" cy="19764"/>
                                <a:chOff x="0" y="1"/>
                                <a:chExt cx="20000" cy="19999"/>
                              </a:xfrm>
                            </wpg:grpSpPr>
                            <wps:wsp>
                              <wps:cNvPr id="9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233"/>
                                  <a:ext cx="20000" cy="57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A5873" w:rsidRDefault="00FA5873" w:rsidP="0002399A">
                                    <w:r>
                                      <w:object w:dxaOrig="173" w:dyaOrig="1161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5" type="#_x0000_t75" style="width:9.35pt;height:57.95pt" o:ole="">
                                          <v:imagedata r:id="rId1" o:title=""/>
                                        </v:shape>
                                        <o:OLEObject Type="Embed" ProgID="MSWordArt.2" ShapeID="_x0000_i1025" DrawAspect="Content" ObjectID="_1683975783" r:id="rId2">
                                          <o:FieldCodes>\s</o:FieldCodes>
                                        </o:OLEObject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0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569"/>
                                  <a:ext cx="20000" cy="7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A5873" w:rsidRDefault="00FA5873" w:rsidP="0002399A">
                                    <w:r>
                                      <w:object w:dxaOrig="173" w:dyaOrig="1426">
                                        <v:shape id="_x0000_i1026" type="#_x0000_t75" style="width:9.35pt;height:71.05pt" o:ole="">
                                          <v:imagedata r:id="rId3" o:title=""/>
                                        </v:shape>
                                        <o:OLEObject Type="Embed" ProgID="MSWordArt.2" ShapeID="_x0000_i1026" DrawAspect="Content" ObjectID="_1683975784" r:id="rId4">
                                          <o:FieldCodes>\s</o:FieldCodes>
                                        </o:OLEObject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1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"/>
                                  <a:ext cx="20000" cy="5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A5873" w:rsidRDefault="00FA5873" w:rsidP="0002399A">
                                    <w:r>
                                      <w:object w:dxaOrig="173" w:dyaOrig="1104">
                                        <v:shape id="_x0000_i1027" type="#_x0000_t75" style="width:9.35pt;height:55.15pt" o:ole="">
                                          <v:imagedata r:id="rId5" o:title=""/>
                                        </v:shape>
                                        <o:OLEObject Type="Embed" ProgID="MSWordArt.2" ShapeID="_x0000_i1027" DrawAspect="Content" ObjectID="_1683975785" r:id="rId6">
                                          <o:FieldCodes>\s</o:FieldCodes>
                                        </o:OLEObject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21" o:spid="_x0000_s1048" style="position:absolute;margin-left:-37pt;margin-top:16.2pt;width:34.15pt;height:241.25pt;z-index:-25166182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" o:allowincell="f">
                    <v:rect id="Rectangle 122" o:spid="_x0000_s1049" style="position:absolute;left:88;top:4;width:19912;height:19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QU8MA&#10;AADaAAAADwAAAGRycy9kb3ducmV2LnhtbESPzWrDMBCE74W8g9hAb7WcYEpxo4T8UHAvxUn6AIu1&#10;lU2tlbGURMnTV4FAj8PMfMMsVtH24kyj7xwrmGU5COLG6Y6Ngu/jx8sbCB+QNfaOScGVPKyWk6cF&#10;ltpdeE/nQzAiQdiXqKANYSil9E1LFn3mBuLk/bjRYkhyNFKPeElw28t5nr9Kix2nhRYH2rbU/B5O&#10;VkFl9trETfzU/uumi6LeDfV6p9TzNK7fQQSK4T/8aFdawRzuV9IN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rQU8MAAADaAAAADwAAAAAAAAAAAAAAAACYAgAAZHJzL2Rv&#10;d25yZXYueG1sUEsFBgAAAAAEAAQA9QAAAIgDAAAAAA==&#10;" filled="f" strokeweight="1.5pt">
                      <v:textbox inset="1pt,1pt,1pt,1pt">
                        <w:txbxContent>
                          <w:p w:rsidR="003F3098" w:rsidRDefault="003F3098" w:rsidP="0002399A"/>
                        </w:txbxContent>
                      </v:textbox>
                    </v:rect>
                    <v:line id="Line 123" o:spid="_x0000_s1050" style="position:absolute;flip:y;visibility:visible;mso-wrap-style:square" from="10015,0" to="10044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MCPMQAAADaAAAADwAAAGRycy9kb3ducmV2LnhtbESPQWvCQBSE7wX/w/IKXopujFAkukqt&#10;CsVbtVC8PbIv2WD2bZpdTeyvdwsFj8PMN8MsVr2txZVaXzlWMBknIIhzpysuFXwdd6MZCB+QNdaO&#10;ScGNPKyWg6cFZtp1/EnXQyhFLGGfoQITQpNJ6XNDFv3YNcTRK1xrMUTZllK32MVyW8s0SV6lxYrj&#10;gsGG3g3l58PFKpgWp+3Lz3QzSdMq2Rfmt8vX36VSw+f+bQ4iUB8e4X/6Q0cO/q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wI8xAAAANo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24" o:spid="_x0000_s1051" style="position:absolute;visibility:visible;mso-wrap-style:square" from="0,14105" to="19912,1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4kCMQAAADaAAAADwAAAGRycy9kb3ducmV2LnhtbESPQWvCQBSE7wX/w/IEL6Vu6mErqauI&#10;UBCEQq3F62v2NQlm38bsU2N/fVcQehxm5htmtuh9o87UxTqwhedxBoq4CK7m0sLu8+1pCioKssMm&#10;MFm4UoTFfPAww9yFC3/QeSulShCOOVqoRNpc61hU5DGOQ0ucvJ/QeZQku1K7Di8J7hs9yTKjPdac&#10;FipsaVVRcdievIUv/C3luvl+fD8YI7v90ZxWL8ba0bBfvoIS6uU/fG+vnQUDtyvpBu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DiQIxAAAANo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25" o:spid="_x0000_s1052" style="position:absolute;visibility:visible;mso-wrap-style:square" from="0,5882" to="19912,5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KBk8QAAADaAAAADwAAAGRycy9kb3ducmV2LnhtbESPX2vCQBDE3wv9DscWfCn10j6cEj1F&#10;hEKhINQ/9HXNrUkwt5fmVo399L2C4OMwM79hpvPeN+pMXawDW3gdZqCIi+BqLi1sN+8vY1BRkB02&#10;gcnClSLMZ48PU8xduPAXnddSqgThmKOFSqTNtY5FRR7jMLTEyTuEzqMk2ZXadXhJcN/otywz2mPN&#10;aaHClpYVFcf1yVvY4W8p18/98+pojGy/f8xpOTLWDp76xQSUUC/38K394SyM4P9Kug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oGTxAAAANo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group id="Group 126" o:spid="_x0000_s1053" style="position:absolute;left:3338;top:236;width:6237;height:19764" coordorigin=",1" coordsize="20000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rect id="Rectangle 127" o:spid="_x0000_s1054" style="position:absolute;top:14233;width:20000;height:5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MPb0A&#10;AADaAAAADwAAAGRycy9kb3ducmV2LnhtbESPzQrCMBCE74LvEFbwpqmCf9UoIgjexJ8HWJu1LTab&#10;mkStb28EweMwM98wi1VjKvEk50vLCgb9BARxZnXJuYLzadubgvABWWNlmRS8ycNq2W4tMNX2xQd6&#10;HkMuIoR9igqKEOpUSp8VZND3bU0cvat1BkOULpfa4SvCTSWHSTKWBkuOCwXWtCkoux0fRsE+l+tL&#10;4kNmrua+Hb1PbsP1RKlup1nPQQRqwj/8a++0ghl8r8Qb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SFMPb0AAADaAAAADwAAAAAAAAAAAAAAAACYAgAAZHJzL2Rvd25yZXYu&#10;eG1sUEsFBgAAAAAEAAQA9QAAAIIDAAAAAA==&#10;" filled="f" stroked="f" strokeweight="1.5pt">
                        <v:textbox inset="1pt,1pt,1pt,1pt">
                          <w:txbxContent>
                            <w:p w:rsidR="003F3098" w:rsidRDefault="003F3098" w:rsidP="0002399A">
                              <w:r>
                                <w:object w:dxaOrig="173" w:dyaOrig="1161">
                                  <v:shape id="_x0000_i1025" type="#_x0000_t75" style="width:9pt;height:57.75pt" o:ole="">
                                    <v:imagedata r:id="rId7" o:title=""/>
                                  </v:shape>
                                  <o:OLEObject Type="Embed" ProgID="MSWordArt.2" ShapeID="_x0000_i1025" DrawAspect="Content" ObjectID="_1574596105" r:id="rId8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v:textbox>
                      </v:rect>
                      <v:rect id="Rectangle 128" o:spid="_x0000_s1055" style="position:absolute;top:6569;width:20000;height:70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VbcIA&#10;AADbAAAADwAAAGRycy9kb3ducmV2LnhtbESPQWvDMAyF74P9B6PBbquzwrqRxQkhEOhtrN0PUGM1&#10;CY3l1Pba9N9Ph0FvEu/pvU9FtbhJXSjE0bOB11UGirjzduTewM++ffkAFROyxckzGbhRhKp8fCgw&#10;t/7K33TZpV5JCMccDQwpzbnWsRvIYVz5mVi0ow8Ok6yh1zbgVcLdpNdZttEOR5aGAWdqBupOu19n&#10;4KvX9SGLqXNHd27fbvvQ8PxuzPPTUn+CSrSku/n/emsFX+jlFxlA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NVtwgAAANsAAAAPAAAAAAAAAAAAAAAAAJgCAABkcnMvZG93&#10;bnJldi54bWxQSwUGAAAAAAQABAD1AAAAhwMAAAAA&#10;" filled="f" stroked="f" strokeweight="1.5pt">
                        <v:textbox inset="1pt,1pt,1pt,1pt">
                          <w:txbxContent>
                            <w:p w:rsidR="003F3098" w:rsidRDefault="003F3098" w:rsidP="0002399A">
                              <w:r>
                                <w:object w:dxaOrig="173" w:dyaOrig="1426">
                                  <v:shape id="_x0000_i1026" type="#_x0000_t75" style="width:9pt;height:71.25pt" o:ole="">
                                    <v:imagedata r:id="rId9" o:title=""/>
                                  </v:shape>
                                  <o:OLEObject Type="Embed" ProgID="MSWordArt.2" ShapeID="_x0000_i1026" DrawAspect="Content" ObjectID="_1574596106" r:id="rId10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v:textbox>
                      </v:rect>
                      <v:rect id="Rectangle 129" o:spid="_x0000_s1056" style="position:absolute;top:1;width:20000;height:5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w9r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C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GEcPa7AAAA2wAAAA8AAAAAAAAAAAAAAAAAmAIAAGRycy9kb3ducmV2Lnht&#10;bFBLBQYAAAAABAAEAPUAAACAAwAAAAA=&#10;" filled="f" stroked="f" strokeweight="1.5pt">
                        <v:textbox inset="1pt,1pt,1pt,1pt">
                          <w:txbxContent>
                            <w:p w:rsidR="003F3098" w:rsidRDefault="003F3098" w:rsidP="0002399A">
                              <w:r>
                                <w:object w:dxaOrig="173" w:dyaOrig="1104">
                                  <v:shape id="_x0000_i1027" type="#_x0000_t75" style="width:9pt;height:55.5pt" o:ole="">
                                    <v:imagedata r:id="rId11" o:title=""/>
                                  </v:shape>
                                  <o:OLEObject Type="Embed" ProgID="MSWordArt.2" ShapeID="_x0000_i1027" DrawAspect="Content" ObjectID="_1574596107" r:id="rId12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v:textbox>
                      </v:rect>
                    </v:group>
                  </v:group>
                </w:pict>
              </mc:Fallback>
            </mc:AlternateContent>
          </w:r>
          <w:r w:rsidRPr="005F53F5">
            <w:rPr>
              <w:rFonts w:ascii="Arial" w:hAnsi="Arial" w:cs="Arial"/>
            </w:rPr>
            <w:t>Изм. №</w:t>
          </w:r>
        </w:p>
      </w:tc>
      <w:tc>
        <w:tcPr>
          <w:tcW w:w="852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</w:rPr>
          </w:pPr>
          <w:r w:rsidRPr="005F53F5">
            <w:rPr>
              <w:rFonts w:ascii="Arial" w:hAnsi="Arial" w:cs="Arial"/>
            </w:rPr>
            <w:t>Лист</w:t>
          </w:r>
        </w:p>
      </w:tc>
      <w:tc>
        <w:tcPr>
          <w:tcW w:w="839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</w:rPr>
          </w:pPr>
          <w:proofErr w:type="spellStart"/>
          <w:r w:rsidRPr="005F53F5">
            <w:rPr>
              <w:rFonts w:ascii="Arial" w:hAnsi="Arial" w:cs="Arial"/>
            </w:rPr>
            <w:t>Колич</w:t>
          </w:r>
          <w:proofErr w:type="spellEnd"/>
          <w:r w:rsidRPr="005F53F5">
            <w:rPr>
              <w:rFonts w:ascii="Arial" w:hAnsi="Arial" w:cs="Arial"/>
            </w:rPr>
            <w:t xml:space="preserve">. </w:t>
          </w:r>
          <w:proofErr w:type="spellStart"/>
          <w:r w:rsidRPr="005F53F5">
            <w:rPr>
              <w:rFonts w:ascii="Arial" w:hAnsi="Arial" w:cs="Arial"/>
            </w:rPr>
            <w:t>Участк</w:t>
          </w:r>
          <w:proofErr w:type="spellEnd"/>
          <w:r w:rsidRPr="005F53F5">
            <w:rPr>
              <w:rFonts w:ascii="Arial" w:hAnsi="Arial" w:cs="Arial"/>
            </w:rPr>
            <w:t>.</w:t>
          </w:r>
        </w:p>
      </w:tc>
      <w:tc>
        <w:tcPr>
          <w:tcW w:w="1134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№ докум.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4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92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Дата</w:t>
          </w:r>
        </w:p>
      </w:tc>
    </w:tr>
    <w:tr w:rsidR="00FA5873" w:rsidTr="00656537">
      <w:trPr>
        <w:trHeight w:val="284"/>
      </w:trPr>
      <w:tc>
        <w:tcPr>
          <w:tcW w:w="853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FA5873" w:rsidRPr="005F53F5" w:rsidRDefault="00FA5873" w:rsidP="00F53845">
          <w:pPr>
            <w:rPr>
              <w:rFonts w:ascii="Arial" w:hAnsi="Arial" w:cs="Arial"/>
              <w:sz w:val="22"/>
            </w:rPr>
          </w:pPr>
        </w:p>
      </w:tc>
      <w:tc>
        <w:tcPr>
          <w:tcW w:w="2267" w:type="dxa"/>
          <w:gridSpan w:val="3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Разработал</w:t>
          </w:r>
        </w:p>
      </w:tc>
      <w:tc>
        <w:tcPr>
          <w:tcW w:w="2268" w:type="dxa"/>
          <w:gridSpan w:val="4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Утвердил</w:t>
          </w:r>
        </w:p>
      </w:tc>
      <w:tc>
        <w:tcPr>
          <w:tcW w:w="2300" w:type="dxa"/>
          <w:gridSpan w:val="5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5F53F5" w:rsidRDefault="00FA5873" w:rsidP="00F53845">
          <w:pPr>
            <w:jc w:val="center"/>
            <w:rPr>
              <w:rFonts w:ascii="Arial" w:hAnsi="Arial" w:cs="Arial"/>
              <w:sz w:val="22"/>
            </w:rPr>
          </w:pPr>
          <w:proofErr w:type="spellStart"/>
          <w:r>
            <w:rPr>
              <w:rFonts w:ascii="Arial" w:hAnsi="Arial" w:cs="Arial"/>
              <w:sz w:val="22"/>
            </w:rPr>
            <w:t>Нормоконтроль</w:t>
          </w:r>
          <w:proofErr w:type="spellEnd"/>
        </w:p>
      </w:tc>
    </w:tr>
    <w:tr w:rsidR="00FA5873" w:rsidTr="00656537">
      <w:trPr>
        <w:trHeight w:val="1418"/>
      </w:trPr>
      <w:tc>
        <w:tcPr>
          <w:tcW w:w="10513" w:type="dxa"/>
          <w:gridSpan w:val="19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FA5873" w:rsidRPr="009D6FBB" w:rsidRDefault="00FA5873" w:rsidP="00AC27D0">
          <w:pPr>
            <w:jc w:val="both"/>
            <w:rPr>
              <w:rFonts w:ascii="Arial" w:hAnsi="Arial" w:cs="Arial"/>
              <w:sz w:val="18"/>
              <w:szCs w:val="18"/>
            </w:rPr>
          </w:pPr>
          <w:proofErr w:type="gramStart"/>
          <w:r w:rsidRPr="009D6FBB">
            <w:rPr>
              <w:rFonts w:ascii="Arial" w:hAnsi="Arial" w:cs="Arial"/>
              <w:sz w:val="18"/>
              <w:szCs w:val="18"/>
            </w:rPr>
            <w:t>Настоящий документ/чертеж является интеллектуальной собственностью ОАО “</w:t>
          </w:r>
          <w:proofErr w:type="spellStart"/>
          <w:r w:rsidRPr="009D6FBB">
            <w:rPr>
              <w:rFonts w:ascii="Arial" w:hAnsi="Arial" w:cs="Arial"/>
              <w:sz w:val="18"/>
              <w:szCs w:val="18"/>
            </w:rPr>
            <w:t>ВНИПИнефть</w:t>
          </w:r>
          <w:proofErr w:type="spellEnd"/>
          <w:r w:rsidRPr="009D6FBB">
            <w:rPr>
              <w:rFonts w:ascii="Arial" w:hAnsi="Arial" w:cs="Arial"/>
              <w:sz w:val="18"/>
              <w:szCs w:val="18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</w:r>
          <w:proofErr w:type="gramEnd"/>
          <w:r w:rsidRPr="009D6FBB">
            <w:rPr>
              <w:rFonts w:ascii="Arial" w:hAnsi="Arial" w:cs="Arial"/>
              <w:sz w:val="18"/>
              <w:szCs w:val="18"/>
            </w:rPr>
            <w:t xml:space="preserve"> имеется специальное разрешение ОАО “</w:t>
          </w:r>
          <w:proofErr w:type="spellStart"/>
          <w:r w:rsidRPr="009D6FBB">
            <w:rPr>
              <w:rFonts w:ascii="Arial" w:hAnsi="Arial" w:cs="Arial"/>
              <w:sz w:val="18"/>
              <w:szCs w:val="18"/>
            </w:rPr>
            <w:t>ВНИПИнефть</w:t>
          </w:r>
          <w:proofErr w:type="spellEnd"/>
          <w:r w:rsidRPr="009D6FBB">
            <w:rPr>
              <w:rFonts w:ascii="Arial" w:hAnsi="Arial" w:cs="Arial"/>
              <w:sz w:val="18"/>
              <w:szCs w:val="18"/>
            </w:rPr>
            <w:t>” в письменном виде.</w:t>
          </w: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6835" w:type="dxa"/>
          <w:gridSpan w:val="1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6835" w:type="dxa"/>
          <w:gridSpan w:val="12"/>
          <w:vMerge/>
          <w:tcBorders>
            <w:left w:val="nil"/>
            <w:bottom w:val="nil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6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6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4819" w:type="dxa"/>
          <w:gridSpan w:val="8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</w:rPr>
          </w:pPr>
        </w:p>
      </w:tc>
      <w:tc>
        <w:tcPr>
          <w:tcW w:w="2016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bCs/>
            </w:rPr>
          </w:pPr>
          <w:r>
            <w:rPr>
              <w:rFonts w:ascii="PragmaticaCTT" w:hAnsi="PragmaticaCTT"/>
              <w:sz w:val="22"/>
            </w:rPr>
            <w:t xml:space="preserve">    </w:t>
          </w:r>
          <w:r>
            <w:rPr>
              <w:rFonts w:ascii="PragmaticaCTT" w:hAnsi="PragmaticaCTT"/>
              <w:bCs/>
            </w:rPr>
            <w:t>Контракт №</w:t>
          </w: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6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6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6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4819" w:type="dxa"/>
          <w:gridSpan w:val="8"/>
          <w:tcBorders>
            <w:top w:val="nil"/>
            <w:left w:val="nil"/>
            <w:bottom w:val="nil"/>
            <w:right w:val="single" w:sz="12" w:space="0" w:color="auto"/>
          </w:tcBorders>
        </w:tcPr>
        <w:p w:rsidR="00FA5873" w:rsidRDefault="00FA5873" w:rsidP="00F53845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PragmaticaCTT" w:hAnsi="PragmaticaCTT"/>
              <w:b/>
            </w:rPr>
          </w:pPr>
        </w:p>
      </w:tc>
      <w:tc>
        <w:tcPr>
          <w:tcW w:w="2016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:rsidR="00FA5873" w:rsidRDefault="00FA5873" w:rsidP="00F53845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PragmaticaCTT" w:hAnsi="PragmaticaCTT"/>
              <w:b/>
              <w:sz w:val="22"/>
            </w:rPr>
          </w:pP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4819" w:type="dxa"/>
          <w:gridSpan w:val="8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6"/>
            </w:rPr>
          </w:pPr>
        </w:p>
      </w:tc>
      <w:tc>
        <w:tcPr>
          <w:tcW w:w="2016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rPr>
              <w:rFonts w:ascii="PragmaticaCTT" w:hAnsi="PragmaticaCTT"/>
              <w:sz w:val="16"/>
            </w:rPr>
          </w:pP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 w:val="restart"/>
          <w:tcBorders>
            <w:top w:val="single" w:sz="8" w:space="0" w:color="auto"/>
            <w:left w:val="single" w:sz="12" w:space="0" w:color="auto"/>
            <w:right w:val="nil"/>
          </w:tcBorders>
        </w:tcPr>
        <w:p w:rsidR="00FA5873" w:rsidRDefault="00FA5873" w:rsidP="00F53845">
          <w:pPr>
            <w:jc w:val="center"/>
            <w:rPr>
              <w:rFonts w:ascii="PragmaticaCTT" w:hAnsi="PragmaticaCTT"/>
              <w:b/>
            </w:rPr>
          </w:pPr>
        </w:p>
        <w:p w:rsidR="00FA5873" w:rsidRDefault="00FA5873" w:rsidP="00F53845">
          <w:pPr>
            <w:jc w:val="center"/>
            <w:rPr>
              <w:rFonts w:ascii="PragmaticaCTT" w:hAnsi="PragmaticaCTT"/>
              <w:b/>
            </w:rPr>
          </w:pPr>
        </w:p>
        <w:p w:rsidR="00FA5873" w:rsidRDefault="00FA5873" w:rsidP="00F53845">
          <w:pPr>
            <w:jc w:val="center"/>
            <w:rPr>
              <w:rFonts w:ascii="PragmaticaCTT" w:hAnsi="PragmaticaCTT"/>
              <w:b/>
            </w:rPr>
          </w:pPr>
        </w:p>
        <w:p w:rsidR="00FA5873" w:rsidRDefault="00FA5873" w:rsidP="00F53845">
          <w:pPr>
            <w:jc w:val="center"/>
            <w:rPr>
              <w:rFonts w:ascii="PragmaticaCTT" w:hAnsi="PragmaticaCTT"/>
              <w:b/>
            </w:rPr>
          </w:pPr>
        </w:p>
      </w:tc>
      <w:tc>
        <w:tcPr>
          <w:tcW w:w="84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  <w:r>
            <w:rPr>
              <w:rFonts w:ascii="PragmaticaCTT" w:hAnsi="PragmaticaCTT"/>
              <w:sz w:val="18"/>
            </w:rPr>
            <w:t>Стадия</w:t>
          </w:r>
        </w:p>
      </w:tc>
      <w:tc>
        <w:tcPr>
          <w:tcW w:w="85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  <w:r>
            <w:rPr>
              <w:rFonts w:ascii="PragmaticaCTT" w:hAnsi="PragmaticaCTT"/>
              <w:sz w:val="18"/>
            </w:rPr>
            <w:t>Лист</w:t>
          </w:r>
        </w:p>
      </w:tc>
      <w:tc>
        <w:tcPr>
          <w:tcW w:w="1162" w:type="dxa"/>
          <w:gridSpan w:val="2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  <w:r>
            <w:rPr>
              <w:rFonts w:ascii="PragmaticaCTT" w:hAnsi="PragmaticaCTT"/>
              <w:sz w:val="18"/>
            </w:rPr>
            <w:t>Листов</w:t>
          </w: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:rsidR="00FA5873" w:rsidRDefault="00FA5873" w:rsidP="00F53845">
          <w:pPr>
            <w:jc w:val="center"/>
            <w:rPr>
              <w:rFonts w:ascii="PragmaticaCTT" w:hAnsi="PragmaticaCTT"/>
              <w:b/>
            </w:rPr>
          </w:pPr>
        </w:p>
      </w:tc>
      <w:tc>
        <w:tcPr>
          <w:tcW w:w="84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FA5873" w:rsidRDefault="00FA5873" w:rsidP="00F53845">
          <w:pPr>
            <w:rPr>
              <w:rFonts w:ascii="PragmaticaCTT" w:hAnsi="PragmaticaCTT"/>
              <w:b/>
            </w:rPr>
          </w:pPr>
          <w:r>
            <w:rPr>
              <w:rFonts w:ascii="PragmaticaCTT" w:hAnsi="PragmaticaCTT"/>
            </w:rPr>
            <w:t xml:space="preserve">    </w:t>
          </w:r>
          <w:r>
            <w:rPr>
              <w:rFonts w:ascii="PragmaticaCTT" w:hAnsi="PragmaticaCTT"/>
              <w:b/>
            </w:rPr>
            <w:t xml:space="preserve"> 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bCs/>
              <w:sz w:val="22"/>
            </w:rPr>
          </w:pPr>
          <w:r>
            <w:rPr>
              <w:rFonts w:ascii="PragmaticaCTT" w:hAnsi="PragmaticaCTT"/>
              <w:bCs/>
              <w:sz w:val="22"/>
            </w:rPr>
            <w:t>1</w:t>
          </w:r>
        </w:p>
      </w:tc>
      <w:tc>
        <w:tcPr>
          <w:tcW w:w="1162" w:type="dxa"/>
          <w:gridSpan w:val="2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FA5873" w:rsidRDefault="00FA5873" w:rsidP="00F53845">
          <w:pPr>
            <w:rPr>
              <w:rFonts w:ascii="PragmaticaCTT" w:hAnsi="PragmaticaCTT"/>
            </w:rPr>
          </w:pP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:rsidR="00FA5873" w:rsidRDefault="00FA5873" w:rsidP="00F53845">
          <w:pPr>
            <w:jc w:val="center"/>
            <w:rPr>
              <w:rFonts w:ascii="PragmaticaCTT" w:hAnsi="PragmaticaCTT"/>
              <w:b/>
            </w:rPr>
          </w:pPr>
        </w:p>
      </w:tc>
      <w:tc>
        <w:tcPr>
          <w:tcW w:w="2860" w:type="dxa"/>
          <w:gridSpan w:val="6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pStyle w:val="1"/>
            <w:rPr>
              <w:b w:val="0"/>
              <w:sz w:val="16"/>
            </w:rPr>
          </w:pPr>
          <w:r>
            <w:rPr>
              <w:noProof/>
            </w:rPr>
            <w:drawing>
              <wp:inline distT="0" distB="0" distL="0" distR="0" wp14:anchorId="2195F818" wp14:editId="115B7282">
                <wp:extent cx="400050" cy="361950"/>
                <wp:effectExtent l="0" t="0" r="0" b="0"/>
                <wp:docPr id="39" name="Рисунок 39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A5873" w:rsidRDefault="00FA5873" w:rsidP="00F53845">
          <w:pPr>
            <w:pStyle w:val="1"/>
          </w:pPr>
          <w:proofErr w:type="spellStart"/>
          <w:r>
            <w:rPr>
              <w:b w:val="0"/>
              <w:sz w:val="16"/>
            </w:rPr>
            <w:t>ОА</w:t>
          </w:r>
          <w:proofErr w:type="gramStart"/>
          <w:r>
            <w:rPr>
              <w:b w:val="0"/>
              <w:sz w:val="16"/>
            </w:rPr>
            <w:t>О“</w:t>
          </w:r>
          <w:proofErr w:type="gramEnd"/>
          <w:r>
            <w:rPr>
              <w:b w:val="0"/>
              <w:sz w:val="16"/>
            </w:rPr>
            <w:t>ВНИПИнефть</w:t>
          </w:r>
          <w:proofErr w:type="spellEnd"/>
          <w:r>
            <w:rPr>
              <w:b w:val="0"/>
              <w:sz w:val="16"/>
            </w:rPr>
            <w:t>”</w:t>
          </w: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nil"/>
            <w:right w:val="nil"/>
          </w:tcBorders>
        </w:tcPr>
        <w:p w:rsidR="00FA5873" w:rsidRDefault="00FA5873" w:rsidP="00F53845">
          <w:pPr>
            <w:jc w:val="center"/>
            <w:rPr>
              <w:rFonts w:ascii="PragmaticaCTT" w:hAnsi="PragmaticaCTT"/>
            </w:rPr>
          </w:pPr>
        </w:p>
      </w:tc>
      <w:tc>
        <w:tcPr>
          <w:tcW w:w="2860" w:type="dxa"/>
          <w:gridSpan w:val="6"/>
          <w:vMerge/>
          <w:tcBorders>
            <w:left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pStyle w:val="1"/>
            <w:rPr>
              <w:sz w:val="20"/>
            </w:rPr>
          </w:pPr>
        </w:p>
      </w:tc>
    </w:tr>
    <w:tr w:rsidR="00FA5873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spacing w:line="120" w:lineRule="exact"/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Вид работы, должность</w:t>
          </w: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Фамилия</w:t>
          </w: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Подпись</w:t>
          </w:r>
        </w:p>
      </w:tc>
      <w:tc>
        <w:tcPr>
          <w:tcW w:w="560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FA5873" w:rsidRDefault="00FA5873" w:rsidP="00F53845">
          <w:pPr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Дата</w:t>
          </w:r>
        </w:p>
      </w:tc>
      <w:tc>
        <w:tcPr>
          <w:tcW w:w="3975" w:type="dxa"/>
          <w:gridSpan w:val="6"/>
          <w:vMerge/>
          <w:tcBorders>
            <w:left w:val="nil"/>
            <w:bottom w:val="single" w:sz="12" w:space="0" w:color="auto"/>
            <w:right w:val="nil"/>
          </w:tcBorders>
        </w:tcPr>
        <w:p w:rsidR="00FA5873" w:rsidRDefault="00FA5873" w:rsidP="00F53845">
          <w:pPr>
            <w:jc w:val="center"/>
            <w:rPr>
              <w:rFonts w:ascii="PragmaticaCTT" w:hAnsi="PragmaticaCTT"/>
            </w:rPr>
          </w:pPr>
        </w:p>
      </w:tc>
      <w:tc>
        <w:tcPr>
          <w:tcW w:w="2860" w:type="dxa"/>
          <w:gridSpan w:val="6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FA5873" w:rsidRDefault="00FA5873" w:rsidP="00F53845">
          <w:pPr>
            <w:pStyle w:val="1"/>
            <w:rPr>
              <w:b w:val="0"/>
              <w:sz w:val="16"/>
            </w:rPr>
          </w:pPr>
        </w:p>
      </w:tc>
    </w:tr>
  </w:tbl>
  <w:p w:rsidR="00FA5873" w:rsidRDefault="00FA5873" w:rsidP="0002399A">
    <w:pPr>
      <w:pStyle w:val="a4"/>
      <w:tabs>
        <w:tab w:val="clear" w:pos="4536"/>
        <w:tab w:val="clear" w:pos="9072"/>
        <w:tab w:val="right" w:pos="7513"/>
      </w:tabs>
      <w:rPr>
        <w:rFonts w:ascii="PragmaticaCTT" w:hAnsi="PragmaticaCTT"/>
        <w:noProof/>
        <w:sz w:val="16"/>
      </w:rPr>
    </w:pPr>
    <w:r w:rsidRPr="00FE3999">
      <w:rPr>
        <w:rFonts w:ascii="PragmaticaCTT" w:hAnsi="PragmaticaCTT"/>
        <w:noProof/>
        <w:sz w:val="16"/>
        <w:lang w:val="en-US"/>
      </w:rPr>
      <w:t>ÂÍÏ ÑÔÐÌ 1</w:t>
    </w:r>
    <w:r>
      <w:rPr>
        <w:rFonts w:ascii="PragmaticaCTT" w:hAnsi="PragmaticaCTT"/>
        <w:noProof/>
        <w:sz w:val="16"/>
      </w:rPr>
      <w:t>8</w:t>
    </w:r>
    <w:r>
      <w:rPr>
        <w:rFonts w:ascii="PragmaticaCTT" w:hAnsi="PragmaticaCTT"/>
        <w:noProof/>
        <w:sz w:val="16"/>
        <w:lang w:val="en-US"/>
      </w:rPr>
      <w:t>-</w:t>
    </w:r>
    <w:r>
      <w:rPr>
        <w:rFonts w:ascii="PragmaticaCTT" w:hAnsi="PragmaticaCTT"/>
        <w:noProof/>
        <w:sz w:val="16"/>
      </w:rPr>
      <w:t>97</w:t>
    </w:r>
    <w:r w:rsidRPr="00FE3999">
      <w:rPr>
        <w:rFonts w:ascii="PragmaticaCTT" w:hAnsi="PragmaticaCTT"/>
        <w:noProof/>
        <w:sz w:val="16"/>
        <w:lang w:val="en-US"/>
      </w:rPr>
      <w:t>0</w:t>
    </w:r>
    <w:r>
      <w:rPr>
        <w:rFonts w:ascii="PragmaticaCTT" w:hAnsi="PragmaticaCTT"/>
        <w:noProof/>
        <w:sz w:val="16"/>
      </w:rPr>
      <w:t>0</w:t>
    </w:r>
    <w:r w:rsidRPr="00FE3999">
      <w:rPr>
        <w:rFonts w:ascii="PragmaticaCTT" w:hAnsi="PragmaticaCTT"/>
        <w:noProof/>
        <w:sz w:val="16"/>
        <w:lang w:val="en-US"/>
      </w:rPr>
      <w:t>-01.0</w:t>
    </w:r>
    <w:r>
      <w:rPr>
        <w:rFonts w:ascii="PragmaticaCTT" w:hAnsi="PragmaticaCTT"/>
        <w:noProof/>
        <w:sz w:val="16"/>
      </w:rPr>
      <w:t>01</w:t>
    </w:r>
    <w:r>
      <w:rPr>
        <w:rFonts w:ascii="PragmaticaCTT" w:hAnsi="PragmaticaCTT"/>
        <w:noProof/>
        <w:sz w:val="16"/>
      </w:rPr>
      <w:tab/>
    </w:r>
    <w:r>
      <w:rPr>
        <w:rFonts w:ascii="PragmaticaCTT" w:hAnsi="PragmaticaCTT"/>
        <w:noProof/>
        <w:sz w:val="16"/>
      </w:rPr>
      <w:tab/>
    </w:r>
    <w:r>
      <w:rPr>
        <w:rFonts w:ascii="PragmaticaCTT" w:hAnsi="PragmaticaCTT"/>
        <w:noProof/>
        <w:sz w:val="16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</w:rPr>
      <w:t>Формат</w:t>
    </w:r>
    <w:r w:rsidRPr="00FE3999">
      <w:rPr>
        <w:rFonts w:ascii="PragmaticaCTT" w:hAnsi="PragmaticaCTT"/>
        <w:noProof/>
        <w:sz w:val="16"/>
        <w:lang w:val="en-US"/>
      </w:rPr>
      <w:t xml:space="preserve"> </w:t>
    </w:r>
    <w:r>
      <w:rPr>
        <w:rFonts w:ascii="PragmaticaCTT" w:hAnsi="PragmaticaCTT"/>
        <w:noProof/>
        <w:sz w:val="16"/>
      </w:rPr>
      <w:t>А</w:t>
    </w:r>
    <w:r w:rsidRPr="00FE3999">
      <w:rPr>
        <w:rFonts w:ascii="PragmaticaCTT" w:hAnsi="PragmaticaCTT"/>
        <w:noProof/>
        <w:sz w:val="16"/>
        <w:lang w:val="en-US"/>
      </w:rPr>
      <w:t>4</w:t>
    </w:r>
  </w:p>
  <w:p w:rsidR="00FA5873" w:rsidRPr="007D7CE3" w:rsidRDefault="00FA5873" w:rsidP="0002399A">
    <w:pPr>
      <w:pStyle w:val="a4"/>
      <w:tabs>
        <w:tab w:val="clear" w:pos="4536"/>
        <w:tab w:val="clear" w:pos="9072"/>
        <w:tab w:val="right" w:pos="7513"/>
      </w:tabs>
      <w:rPr>
        <w:rFonts w:ascii="PragmaticaCTT" w:hAnsi="PragmaticaCTT"/>
        <w:noProof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F09" w:rsidRDefault="006C5F09">
      <w:r>
        <w:separator/>
      </w:r>
    </w:p>
  </w:footnote>
  <w:footnote w:type="continuationSeparator" w:id="0">
    <w:p w:rsidR="006C5F09" w:rsidRDefault="006C5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873" w:rsidRPr="00B71C7E" w:rsidRDefault="00FA5873" w:rsidP="0015465D">
    <w:pPr>
      <w:pStyle w:val="a3"/>
      <w:ind w:left="-851" w:right="-86"/>
      <w:jc w:val="center"/>
      <w:rPr>
        <w:rFonts w:ascii="Arial" w:hAnsi="Arial" w:cs="Arial"/>
        <w:sz w:val="4"/>
        <w:szCs w:val="4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C315B91" wp14:editId="6C92C24F">
              <wp:simplePos x="0" y="0"/>
              <wp:positionH relativeFrom="column">
                <wp:posOffset>13702664</wp:posOffset>
              </wp:positionH>
              <wp:positionV relativeFrom="paragraph">
                <wp:posOffset>80645</wp:posOffset>
              </wp:positionV>
              <wp:extent cx="367665" cy="247015"/>
              <wp:effectExtent l="0" t="0" r="13335" b="19685"/>
              <wp:wrapNone/>
              <wp:docPr id="3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665" cy="247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A5873" w:rsidRPr="00A21745" w:rsidRDefault="00FA5873" w:rsidP="002A1F48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22"/>
                            </w:rPr>
                          </w:pP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instrText>=</w:instrText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22736">
                            <w:rPr>
                              <w:rStyle w:val="a5"/>
                              <w:rFonts w:ascii="Arial" w:hAnsi="Arial" w:cs="Arial"/>
                              <w:noProof/>
                              <w:sz w:val="22"/>
                              <w:szCs w:val="22"/>
                            </w:rPr>
                            <w:instrText>111</w:instrText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instrText>+7</w:instrText>
                          </w: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22736">
                            <w:rPr>
                              <w:rFonts w:ascii="Arial" w:hAnsi="Arial" w:cs="Arial"/>
                              <w:noProof/>
                              <w:sz w:val="22"/>
                              <w:szCs w:val="22"/>
                            </w:rPr>
                            <w:t>118</w:t>
                          </w: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FA5873" w:rsidRPr="00FE2E76" w:rsidRDefault="00FA5873" w:rsidP="00FE2E76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078.95pt;margin-top:6.35pt;width:28.95pt;height:19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" strokeweight="1.5pt">
              <v:textbox>
                <w:txbxContent>
                  <w:p w:rsidR="00FA5873" w:rsidRPr="00A21745" w:rsidRDefault="00FA5873" w:rsidP="002A1F48">
                    <w:pPr>
                      <w:ind w:left="-113" w:right="-113"/>
                      <w:jc w:val="center"/>
                      <w:rPr>
                        <w:rFonts w:ascii="Arial" w:hAnsi="Arial" w:cs="Arial"/>
                        <w:sz w:val="22"/>
                      </w:rPr>
                    </w:pP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begin"/>
                    </w: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instrText>=</w:instrText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fldChar w:fldCharType="begin"/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instrText xml:space="preserve"> PAGE </w:instrText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fldChar w:fldCharType="separate"/>
                    </w:r>
                    <w:r w:rsidR="00322736">
                      <w:rPr>
                        <w:rStyle w:val="a5"/>
                        <w:rFonts w:ascii="Arial" w:hAnsi="Arial" w:cs="Arial"/>
                        <w:noProof/>
                        <w:sz w:val="22"/>
                        <w:szCs w:val="22"/>
                      </w:rPr>
                      <w:instrText>111</w:instrText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instrText>+7</w:instrText>
                    </w: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separate"/>
                    </w:r>
                    <w:r w:rsidR="00322736">
                      <w:rPr>
                        <w:rFonts w:ascii="Arial" w:hAnsi="Arial" w:cs="Arial"/>
                        <w:noProof/>
                        <w:sz w:val="22"/>
                        <w:szCs w:val="22"/>
                      </w:rPr>
                      <w:t>118</w:t>
                    </w: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  <w:p w:rsidR="00FA5873" w:rsidRPr="00FE2E76" w:rsidRDefault="00FA5873" w:rsidP="00FE2E76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Pr="0015465D">
      <w:rPr>
        <w:rFonts w:ascii="Arial" w:hAnsi="Arial" w:cs="Arial"/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5353B79" wp14:editId="763764A6">
              <wp:simplePos x="0" y="0"/>
              <wp:positionH relativeFrom="column">
                <wp:posOffset>-289560</wp:posOffset>
              </wp:positionH>
              <wp:positionV relativeFrom="paragraph">
                <wp:posOffset>156844</wp:posOffset>
              </wp:positionV>
              <wp:extent cx="257175" cy="3362325"/>
              <wp:effectExtent l="0" t="0" r="9525" b="9525"/>
              <wp:wrapNone/>
              <wp:docPr id="71" name="Поле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175" cy="3362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A5873" w:rsidRPr="0015465D" w:rsidRDefault="00FA5873" w:rsidP="0015465D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 xml:space="preserve">                                       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1581-(ЭП-600)</w:t>
                          </w:r>
                          <w:r w:rsidRPr="00A63512">
                            <w:rPr>
                              <w:rFonts w:ascii="Arial" w:hAnsi="Arial" w:cs="Arial"/>
                              <w:color w:val="000000"/>
                            </w:rPr>
                            <w:t>-</w:t>
                          </w:r>
                          <w:r w:rsidRPr="00A63512">
                            <w:rPr>
                              <w:rFonts w:ascii="Arial" w:hAnsi="Arial" w:cs="Arial"/>
                              <w:iCs/>
                              <w:color w:val="000000"/>
                            </w:rPr>
                            <w:t>О</w:t>
                          </w:r>
                          <w:r>
                            <w:rPr>
                              <w:rFonts w:ascii="Arial" w:hAnsi="Arial" w:cs="Arial"/>
                              <w:iCs/>
                              <w:color w:val="000000"/>
                            </w:rPr>
                            <w:t>ОС</w:t>
                          </w:r>
                          <w:r w:rsidRPr="00A63512">
                            <w:rPr>
                              <w:rFonts w:ascii="Arial" w:hAnsi="Arial" w:cs="Arial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ПЗ-001</w:t>
                          </w:r>
                        </w:p>
                        <w:p w:rsidR="00FA5873" w:rsidRPr="00595AA5" w:rsidRDefault="00FA5873" w:rsidP="0015465D">
                          <w:pPr>
                            <w:jc w:val="right"/>
                            <w:rPr>
                              <w:rFonts w:ascii="Arial" w:hAnsi="Arial" w:cs="Arial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71" o:spid="_x0000_s1027" type="#_x0000_t202" style="position:absolute;left:0;text-align:left;margin-left:-22.8pt;margin-top:12.35pt;width:20.25pt;height:26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" filled="f" stroked="f" strokeweight=".5pt">
              <v:textbox style="layout-flow:vertical;mso-layout-flow-alt:bottom-to-top" inset="1mm,1mm,1mm,1mm">
                <w:txbxContent>
                  <w:p w:rsidR="00C11A0B" w:rsidRPr="0015465D" w:rsidRDefault="00997358" w:rsidP="0015465D">
                    <w:pPr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 xml:space="preserve">                                         </w:t>
                    </w:r>
                    <w:bookmarkStart w:id="1" w:name="_GoBack"/>
                    <w:bookmarkEnd w:id="1"/>
                    <w:r w:rsidR="00C11A0B">
                      <w:rPr>
                        <w:rFonts w:ascii="Arial" w:hAnsi="Arial" w:cs="Arial"/>
                        <w:color w:val="000000"/>
                      </w:rPr>
                      <w:t>1581-(ЭП-600)</w:t>
                    </w:r>
                    <w:r w:rsidR="00C11A0B" w:rsidRPr="00A63512">
                      <w:rPr>
                        <w:rFonts w:ascii="Arial" w:hAnsi="Arial" w:cs="Arial"/>
                        <w:color w:val="000000"/>
                      </w:rPr>
                      <w:t>-</w:t>
                    </w:r>
                    <w:r w:rsidR="00C11A0B" w:rsidRPr="00A63512">
                      <w:rPr>
                        <w:rFonts w:ascii="Arial" w:hAnsi="Arial" w:cs="Arial"/>
                        <w:iCs/>
                        <w:color w:val="000000"/>
                      </w:rPr>
                      <w:t>О</w:t>
                    </w:r>
                    <w:r w:rsidR="00C11A0B">
                      <w:rPr>
                        <w:rFonts w:ascii="Arial" w:hAnsi="Arial" w:cs="Arial"/>
                        <w:iCs/>
                        <w:color w:val="000000"/>
                      </w:rPr>
                      <w:t>ОС</w:t>
                    </w:r>
                    <w:r w:rsidR="00C11A0B" w:rsidRPr="00A63512">
                      <w:rPr>
                        <w:rFonts w:ascii="Arial" w:hAnsi="Arial" w:cs="Arial"/>
                        <w:color w:val="000000"/>
                      </w:rPr>
                      <w:t>1</w:t>
                    </w:r>
                    <w:r w:rsidR="00C11A0B">
                      <w:rPr>
                        <w:rFonts w:ascii="Arial" w:hAnsi="Arial" w:cs="Arial"/>
                        <w:color w:val="000000"/>
                        <w:lang w:val="en-US"/>
                      </w:rPr>
                      <w:t>-</w:t>
                    </w:r>
                    <w:r w:rsidR="00C11A0B">
                      <w:rPr>
                        <w:rFonts w:ascii="Arial" w:hAnsi="Arial" w:cs="Arial"/>
                        <w:color w:val="000000"/>
                      </w:rPr>
                      <w:t>ПЗ-001</w:t>
                    </w:r>
                  </w:p>
                  <w:p w:rsidR="00C11A0B" w:rsidRPr="00595AA5" w:rsidRDefault="00C11A0B" w:rsidP="0015465D">
                    <w:pPr>
                      <w:jc w:val="right"/>
                      <w:rPr>
                        <w:rFonts w:ascii="Arial" w:hAnsi="Arial" w:cs="Arial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61D3063" wp14:editId="68D61802">
              <wp:simplePos x="0" y="0"/>
              <wp:positionH relativeFrom="column">
                <wp:posOffset>69215</wp:posOffset>
              </wp:positionH>
              <wp:positionV relativeFrom="paragraph">
                <wp:posOffset>80010</wp:posOffset>
              </wp:positionV>
              <wp:extent cx="14001115" cy="10176510"/>
              <wp:effectExtent l="0" t="0" r="0" b="0"/>
              <wp:wrapNone/>
              <wp:docPr id="34" name="Rectangl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001115" cy="10176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6" o:spid="_x0000_s1026" style="position:absolute;margin-left:5.45pt;margin-top:6.3pt;width:1102.45pt;height:801.3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873" w:rsidRDefault="00FA587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B1EA57" wp14:editId="1377C381">
              <wp:simplePos x="0" y="0"/>
              <wp:positionH relativeFrom="column">
                <wp:posOffset>13831570</wp:posOffset>
              </wp:positionH>
              <wp:positionV relativeFrom="paragraph">
                <wp:posOffset>25400</wp:posOffset>
              </wp:positionV>
              <wp:extent cx="360045" cy="247015"/>
              <wp:effectExtent l="0" t="0" r="0" b="0"/>
              <wp:wrapNone/>
              <wp:docPr id="2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47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A5873" w:rsidRDefault="00FA5873" w:rsidP="0065653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1089.1pt;margin-top:2pt;width:28.35pt;height:19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" strokeweight="1.5pt">
              <v:textbox>
                <w:txbxContent>
                  <w:p w:rsidR="003F3098" w:rsidRDefault="003F3098" w:rsidP="00656537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493F2AB" wp14:editId="6AD17CE9">
              <wp:simplePos x="0" y="0"/>
              <wp:positionH relativeFrom="column">
                <wp:posOffset>-38100</wp:posOffset>
              </wp:positionH>
              <wp:positionV relativeFrom="paragraph">
                <wp:posOffset>25400</wp:posOffset>
              </wp:positionV>
              <wp:extent cx="14229715" cy="10153650"/>
              <wp:effectExtent l="0" t="0" r="0" b="0"/>
              <wp:wrapNone/>
              <wp:docPr id="23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9715" cy="10153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26" style="position:absolute;margin-left:-3pt;margin-top:2pt;width:1120.45pt;height:799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BC"/>
    <w:rsid w:val="0000098D"/>
    <w:rsid w:val="00000FB5"/>
    <w:rsid w:val="000123D4"/>
    <w:rsid w:val="00012FF4"/>
    <w:rsid w:val="00016A6C"/>
    <w:rsid w:val="0002399A"/>
    <w:rsid w:val="00025F13"/>
    <w:rsid w:val="00037B58"/>
    <w:rsid w:val="000438DD"/>
    <w:rsid w:val="000577C7"/>
    <w:rsid w:val="000632A3"/>
    <w:rsid w:val="000741A2"/>
    <w:rsid w:val="000B2D1B"/>
    <w:rsid w:val="000B3405"/>
    <w:rsid w:val="000C56BD"/>
    <w:rsid w:val="000C5BFF"/>
    <w:rsid w:val="000D1CEA"/>
    <w:rsid w:val="000D390C"/>
    <w:rsid w:val="000D651C"/>
    <w:rsid w:val="000E3C63"/>
    <w:rsid w:val="000F095B"/>
    <w:rsid w:val="000F28AE"/>
    <w:rsid w:val="00112C7D"/>
    <w:rsid w:val="00117232"/>
    <w:rsid w:val="00125C08"/>
    <w:rsid w:val="00134B94"/>
    <w:rsid w:val="00147C66"/>
    <w:rsid w:val="0015465D"/>
    <w:rsid w:val="00156295"/>
    <w:rsid w:val="0017210B"/>
    <w:rsid w:val="00172E89"/>
    <w:rsid w:val="001819CD"/>
    <w:rsid w:val="00181F4A"/>
    <w:rsid w:val="001A0AA4"/>
    <w:rsid w:val="001A1A68"/>
    <w:rsid w:val="001B4F86"/>
    <w:rsid w:val="001C3B43"/>
    <w:rsid w:val="001D4634"/>
    <w:rsid w:val="001F47C7"/>
    <w:rsid w:val="0021106D"/>
    <w:rsid w:val="00212AA1"/>
    <w:rsid w:val="002165A4"/>
    <w:rsid w:val="00216777"/>
    <w:rsid w:val="0022069E"/>
    <w:rsid w:val="00220B44"/>
    <w:rsid w:val="002220B8"/>
    <w:rsid w:val="00222747"/>
    <w:rsid w:val="00222D4D"/>
    <w:rsid w:val="002326DF"/>
    <w:rsid w:val="00236B19"/>
    <w:rsid w:val="00242631"/>
    <w:rsid w:val="0025056D"/>
    <w:rsid w:val="00257CDB"/>
    <w:rsid w:val="00260133"/>
    <w:rsid w:val="0026077D"/>
    <w:rsid w:val="0027035A"/>
    <w:rsid w:val="00284063"/>
    <w:rsid w:val="00290B27"/>
    <w:rsid w:val="002A1F48"/>
    <w:rsid w:val="002A261F"/>
    <w:rsid w:val="002B477E"/>
    <w:rsid w:val="002C2820"/>
    <w:rsid w:val="002C4399"/>
    <w:rsid w:val="002C4F1F"/>
    <w:rsid w:val="002C765E"/>
    <w:rsid w:val="002C7688"/>
    <w:rsid w:val="002D390E"/>
    <w:rsid w:val="002F3AFA"/>
    <w:rsid w:val="0030343D"/>
    <w:rsid w:val="003040E5"/>
    <w:rsid w:val="00322736"/>
    <w:rsid w:val="00323786"/>
    <w:rsid w:val="003354F9"/>
    <w:rsid w:val="003425E3"/>
    <w:rsid w:val="00347CD9"/>
    <w:rsid w:val="00353B70"/>
    <w:rsid w:val="00365081"/>
    <w:rsid w:val="00382897"/>
    <w:rsid w:val="00395135"/>
    <w:rsid w:val="003A0E6A"/>
    <w:rsid w:val="003A1A75"/>
    <w:rsid w:val="003C2470"/>
    <w:rsid w:val="003C5BC9"/>
    <w:rsid w:val="003D18A5"/>
    <w:rsid w:val="003F3098"/>
    <w:rsid w:val="003F6EBC"/>
    <w:rsid w:val="00406824"/>
    <w:rsid w:val="0041398D"/>
    <w:rsid w:val="00414E68"/>
    <w:rsid w:val="00424483"/>
    <w:rsid w:val="00430C92"/>
    <w:rsid w:val="004360B2"/>
    <w:rsid w:val="00441806"/>
    <w:rsid w:val="004450F1"/>
    <w:rsid w:val="00470B80"/>
    <w:rsid w:val="00490B81"/>
    <w:rsid w:val="004A052A"/>
    <w:rsid w:val="004A616A"/>
    <w:rsid w:val="004B1E3E"/>
    <w:rsid w:val="004C48BD"/>
    <w:rsid w:val="004D0823"/>
    <w:rsid w:val="004E1111"/>
    <w:rsid w:val="004E73F2"/>
    <w:rsid w:val="004F5C14"/>
    <w:rsid w:val="00502963"/>
    <w:rsid w:val="00533458"/>
    <w:rsid w:val="005409BC"/>
    <w:rsid w:val="005448A2"/>
    <w:rsid w:val="00546A99"/>
    <w:rsid w:val="00556676"/>
    <w:rsid w:val="0057611F"/>
    <w:rsid w:val="00580EBB"/>
    <w:rsid w:val="00582469"/>
    <w:rsid w:val="005A56A3"/>
    <w:rsid w:val="005C6FDF"/>
    <w:rsid w:val="005D5E38"/>
    <w:rsid w:val="005E1A98"/>
    <w:rsid w:val="005E3C90"/>
    <w:rsid w:val="005F0B84"/>
    <w:rsid w:val="00604A8C"/>
    <w:rsid w:val="00613932"/>
    <w:rsid w:val="0062132C"/>
    <w:rsid w:val="00623313"/>
    <w:rsid w:val="00623B72"/>
    <w:rsid w:val="0063735B"/>
    <w:rsid w:val="00646113"/>
    <w:rsid w:val="006471B2"/>
    <w:rsid w:val="006504FD"/>
    <w:rsid w:val="00656537"/>
    <w:rsid w:val="00664BD8"/>
    <w:rsid w:val="00666022"/>
    <w:rsid w:val="006821B2"/>
    <w:rsid w:val="006916D4"/>
    <w:rsid w:val="006A1B61"/>
    <w:rsid w:val="006A322C"/>
    <w:rsid w:val="006A5C8E"/>
    <w:rsid w:val="006C5F09"/>
    <w:rsid w:val="006E24B7"/>
    <w:rsid w:val="006F263F"/>
    <w:rsid w:val="006F2980"/>
    <w:rsid w:val="006F3AC6"/>
    <w:rsid w:val="0070009C"/>
    <w:rsid w:val="00710446"/>
    <w:rsid w:val="0071086E"/>
    <w:rsid w:val="007116B3"/>
    <w:rsid w:val="00711701"/>
    <w:rsid w:val="007321DB"/>
    <w:rsid w:val="00732F42"/>
    <w:rsid w:val="00742195"/>
    <w:rsid w:val="00742D72"/>
    <w:rsid w:val="00746713"/>
    <w:rsid w:val="00751273"/>
    <w:rsid w:val="00760BC6"/>
    <w:rsid w:val="00761D9D"/>
    <w:rsid w:val="0076776D"/>
    <w:rsid w:val="0078582D"/>
    <w:rsid w:val="00793E93"/>
    <w:rsid w:val="007954EE"/>
    <w:rsid w:val="00795539"/>
    <w:rsid w:val="007B60E2"/>
    <w:rsid w:val="007B6C78"/>
    <w:rsid w:val="007C0FB2"/>
    <w:rsid w:val="007C6041"/>
    <w:rsid w:val="007C7E79"/>
    <w:rsid w:val="007D2685"/>
    <w:rsid w:val="007D481A"/>
    <w:rsid w:val="007D6024"/>
    <w:rsid w:val="007E1AF9"/>
    <w:rsid w:val="007E6F97"/>
    <w:rsid w:val="00822120"/>
    <w:rsid w:val="00822FF9"/>
    <w:rsid w:val="008235BF"/>
    <w:rsid w:val="008303DD"/>
    <w:rsid w:val="0084197E"/>
    <w:rsid w:val="00847BFD"/>
    <w:rsid w:val="00856C67"/>
    <w:rsid w:val="00873614"/>
    <w:rsid w:val="00873CC4"/>
    <w:rsid w:val="0087501B"/>
    <w:rsid w:val="008807B7"/>
    <w:rsid w:val="0088434A"/>
    <w:rsid w:val="008A3242"/>
    <w:rsid w:val="008B2003"/>
    <w:rsid w:val="008B3CFA"/>
    <w:rsid w:val="008C03EE"/>
    <w:rsid w:val="008C606E"/>
    <w:rsid w:val="008D143A"/>
    <w:rsid w:val="008D44F7"/>
    <w:rsid w:val="008E0C56"/>
    <w:rsid w:val="008E4909"/>
    <w:rsid w:val="008F27F3"/>
    <w:rsid w:val="00911F67"/>
    <w:rsid w:val="009149F7"/>
    <w:rsid w:val="009235AA"/>
    <w:rsid w:val="0094618C"/>
    <w:rsid w:val="00972A03"/>
    <w:rsid w:val="0098759E"/>
    <w:rsid w:val="00997358"/>
    <w:rsid w:val="009A3951"/>
    <w:rsid w:val="009A3C6E"/>
    <w:rsid w:val="009A4E80"/>
    <w:rsid w:val="009B1E6D"/>
    <w:rsid w:val="009B37AC"/>
    <w:rsid w:val="009B3DFF"/>
    <w:rsid w:val="009D0677"/>
    <w:rsid w:val="009D73FB"/>
    <w:rsid w:val="009E14AD"/>
    <w:rsid w:val="009E5544"/>
    <w:rsid w:val="009E7C2C"/>
    <w:rsid w:val="00A105C9"/>
    <w:rsid w:val="00A12696"/>
    <w:rsid w:val="00A32B6E"/>
    <w:rsid w:val="00A37044"/>
    <w:rsid w:val="00A466CD"/>
    <w:rsid w:val="00A4701C"/>
    <w:rsid w:val="00A57CB6"/>
    <w:rsid w:val="00A663E4"/>
    <w:rsid w:val="00A7291C"/>
    <w:rsid w:val="00A806C4"/>
    <w:rsid w:val="00A817D2"/>
    <w:rsid w:val="00A9023B"/>
    <w:rsid w:val="00A97B3F"/>
    <w:rsid w:val="00AA57FC"/>
    <w:rsid w:val="00AA6EC0"/>
    <w:rsid w:val="00AB1602"/>
    <w:rsid w:val="00AB2FF0"/>
    <w:rsid w:val="00AC27D0"/>
    <w:rsid w:val="00AD6BB3"/>
    <w:rsid w:val="00AD6E55"/>
    <w:rsid w:val="00AF0046"/>
    <w:rsid w:val="00B03857"/>
    <w:rsid w:val="00B11670"/>
    <w:rsid w:val="00B17728"/>
    <w:rsid w:val="00B37EBA"/>
    <w:rsid w:val="00B406E9"/>
    <w:rsid w:val="00B51C14"/>
    <w:rsid w:val="00B54F2B"/>
    <w:rsid w:val="00B669C5"/>
    <w:rsid w:val="00B71C7E"/>
    <w:rsid w:val="00B848C8"/>
    <w:rsid w:val="00BA68A3"/>
    <w:rsid w:val="00BB38F3"/>
    <w:rsid w:val="00BB70BB"/>
    <w:rsid w:val="00BD0982"/>
    <w:rsid w:val="00BD7C77"/>
    <w:rsid w:val="00BF6A59"/>
    <w:rsid w:val="00BF7A62"/>
    <w:rsid w:val="00C001C1"/>
    <w:rsid w:val="00C11A0B"/>
    <w:rsid w:val="00C2363F"/>
    <w:rsid w:val="00C33C38"/>
    <w:rsid w:val="00C45AB2"/>
    <w:rsid w:val="00C740FC"/>
    <w:rsid w:val="00C82390"/>
    <w:rsid w:val="00C92A6B"/>
    <w:rsid w:val="00C9695C"/>
    <w:rsid w:val="00CA28DF"/>
    <w:rsid w:val="00CB1A25"/>
    <w:rsid w:val="00CC5211"/>
    <w:rsid w:val="00CD34AE"/>
    <w:rsid w:val="00CD5BE3"/>
    <w:rsid w:val="00CF108A"/>
    <w:rsid w:val="00D06705"/>
    <w:rsid w:val="00D124F2"/>
    <w:rsid w:val="00D200AC"/>
    <w:rsid w:val="00D223A7"/>
    <w:rsid w:val="00D45A6B"/>
    <w:rsid w:val="00D554E1"/>
    <w:rsid w:val="00D5701B"/>
    <w:rsid w:val="00D6067B"/>
    <w:rsid w:val="00D6506C"/>
    <w:rsid w:val="00D6594A"/>
    <w:rsid w:val="00D661FA"/>
    <w:rsid w:val="00D6709F"/>
    <w:rsid w:val="00D70436"/>
    <w:rsid w:val="00D95C03"/>
    <w:rsid w:val="00D963AD"/>
    <w:rsid w:val="00D97DC2"/>
    <w:rsid w:val="00DA6693"/>
    <w:rsid w:val="00DA7A4C"/>
    <w:rsid w:val="00DC12F4"/>
    <w:rsid w:val="00DC6642"/>
    <w:rsid w:val="00DD006F"/>
    <w:rsid w:val="00DD2C53"/>
    <w:rsid w:val="00DF3F8A"/>
    <w:rsid w:val="00DF5787"/>
    <w:rsid w:val="00E13A35"/>
    <w:rsid w:val="00E35F0F"/>
    <w:rsid w:val="00E41D3D"/>
    <w:rsid w:val="00E505BD"/>
    <w:rsid w:val="00E53CF7"/>
    <w:rsid w:val="00E610FC"/>
    <w:rsid w:val="00E61B08"/>
    <w:rsid w:val="00E63230"/>
    <w:rsid w:val="00E642D3"/>
    <w:rsid w:val="00E8224D"/>
    <w:rsid w:val="00EC2876"/>
    <w:rsid w:val="00EE5AB4"/>
    <w:rsid w:val="00EE7E7B"/>
    <w:rsid w:val="00F053E9"/>
    <w:rsid w:val="00F17C0A"/>
    <w:rsid w:val="00F20138"/>
    <w:rsid w:val="00F206BF"/>
    <w:rsid w:val="00F45F3D"/>
    <w:rsid w:val="00F47079"/>
    <w:rsid w:val="00F518FF"/>
    <w:rsid w:val="00F53845"/>
    <w:rsid w:val="00F57DD2"/>
    <w:rsid w:val="00F61CC4"/>
    <w:rsid w:val="00F659A4"/>
    <w:rsid w:val="00F65E8C"/>
    <w:rsid w:val="00F67AED"/>
    <w:rsid w:val="00F70EBB"/>
    <w:rsid w:val="00F80F90"/>
    <w:rsid w:val="00F832C1"/>
    <w:rsid w:val="00F84816"/>
    <w:rsid w:val="00F91AEB"/>
    <w:rsid w:val="00FA5873"/>
    <w:rsid w:val="00FA58C7"/>
    <w:rsid w:val="00FA7C74"/>
    <w:rsid w:val="00FB319C"/>
    <w:rsid w:val="00FB6C07"/>
    <w:rsid w:val="00FB6C2F"/>
    <w:rsid w:val="00FC21F4"/>
    <w:rsid w:val="00FC5BD9"/>
    <w:rsid w:val="00FD1002"/>
    <w:rsid w:val="00FE2E76"/>
    <w:rsid w:val="00FE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tonCTT" w:eastAsia="Times New Roman" w:hAnsi="NewtonCT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99A"/>
    <w:pPr>
      <w:keepNext/>
      <w:jc w:val="center"/>
      <w:outlineLvl w:val="0"/>
    </w:pPr>
    <w:rPr>
      <w:rFonts w:ascii="PragmaticaCTT" w:hAnsi="PragmaticaCTT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99A"/>
    <w:rPr>
      <w:rFonts w:ascii="PragmaticaCTT" w:hAnsi="PragmaticaCTT"/>
      <w:b/>
      <w:sz w:val="1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C12F4"/>
  </w:style>
  <w:style w:type="paragraph" w:styleId="a6">
    <w:name w:val="Balloon Text"/>
    <w:basedOn w:val="a"/>
    <w:link w:val="a7"/>
    <w:uiPriority w:val="99"/>
    <w:semiHidden/>
    <w:unhideWhenUsed/>
    <w:rsid w:val="00063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32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tonCTT" w:eastAsia="Times New Roman" w:hAnsi="NewtonCT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99A"/>
    <w:pPr>
      <w:keepNext/>
      <w:jc w:val="center"/>
      <w:outlineLvl w:val="0"/>
    </w:pPr>
    <w:rPr>
      <w:rFonts w:ascii="PragmaticaCTT" w:hAnsi="PragmaticaCTT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99A"/>
    <w:rPr>
      <w:rFonts w:ascii="PragmaticaCTT" w:hAnsi="PragmaticaCTT"/>
      <w:b/>
      <w:sz w:val="1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C12F4"/>
  </w:style>
  <w:style w:type="paragraph" w:styleId="a6">
    <w:name w:val="Balloon Text"/>
    <w:basedOn w:val="a"/>
    <w:link w:val="a7"/>
    <w:uiPriority w:val="99"/>
    <w:semiHidden/>
    <w:unhideWhenUsed/>
    <w:rsid w:val="00063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3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1.png"/><Relationship Id="rId3" Type="http://schemas.openxmlformats.org/officeDocument/2006/relationships/image" Target="media/image3.wmf"/><Relationship Id="rId7" Type="http://schemas.openxmlformats.org/officeDocument/2006/relationships/image" Target="media/image20.wmf"/><Relationship Id="rId12" Type="http://schemas.openxmlformats.org/officeDocument/2006/relationships/oleObject" Target="embeddings/oleObject6.bin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6" Type="http://schemas.openxmlformats.org/officeDocument/2006/relationships/oleObject" Target="embeddings/oleObject3.bin"/><Relationship Id="rId11" Type="http://schemas.openxmlformats.org/officeDocument/2006/relationships/image" Target="media/image40.wmf"/><Relationship Id="rId5" Type="http://schemas.openxmlformats.org/officeDocument/2006/relationships/image" Target="media/image4.wmf"/><Relationship Id="rId10" Type="http://schemas.openxmlformats.org/officeDocument/2006/relationships/oleObject" Target="embeddings/oleObject5.bin"/><Relationship Id="rId4" Type="http://schemas.openxmlformats.org/officeDocument/2006/relationships/oleObject" Target="embeddings/oleObject2.bin"/><Relationship Id="rId9" Type="http://schemas.openxmlformats.org/officeDocument/2006/relationships/image" Target="media/image3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10\1802104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10D30-8DA5-4EB1-A24F-876BBDDE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18021042</Template>
  <TotalTime>244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Последующий лист текстового документа (ф.А3-гор.)</vt:lpstr>
    </vt:vector>
  </TitlesOfParts>
  <Company>ВНП</Company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Последующий лист текстового документа (ф.А3-гор.)</dc:title>
  <dc:creator>NDOMANIN</dc:creator>
  <cp:lastModifiedBy>Сергей Ю. Добролюбов</cp:lastModifiedBy>
  <cp:revision>22</cp:revision>
  <cp:lastPrinted>2014-05-30T10:37:00Z</cp:lastPrinted>
  <dcterms:created xsi:type="dcterms:W3CDTF">2018-05-31T08:16:00Z</dcterms:created>
  <dcterms:modified xsi:type="dcterms:W3CDTF">2021-05-31T11:17:00Z</dcterms:modified>
</cp:coreProperties>
</file>